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9ECAA" w14:textId="404D0A60" w:rsidR="00D61DDA" w:rsidRPr="00953931" w:rsidRDefault="00D61DDA" w:rsidP="00D61DDA">
      <w:pPr>
        <w:tabs>
          <w:tab w:val="right" w:pos="9638"/>
        </w:tabs>
        <w:rPr>
          <w:rFonts w:cs="Arial"/>
          <w:b/>
          <w:noProof/>
          <w:sz w:val="24"/>
        </w:rPr>
      </w:pPr>
      <w:r w:rsidRPr="00953931">
        <w:rPr>
          <w:rFonts w:cs="Arial"/>
          <w:b/>
          <w:noProof/>
          <w:sz w:val="24"/>
        </w:rPr>
        <w:t>SA WG2 Meeting #16</w:t>
      </w:r>
      <w:r>
        <w:rPr>
          <w:rFonts w:cs="Arial"/>
          <w:b/>
          <w:noProof/>
          <w:sz w:val="24"/>
        </w:rPr>
        <w:t>6-Ad-Hoc-e</w:t>
      </w:r>
      <w:r w:rsidRPr="00953931">
        <w:rPr>
          <w:rFonts w:cs="Arial"/>
          <w:b/>
          <w:noProof/>
          <w:sz w:val="24"/>
        </w:rPr>
        <w:tab/>
      </w:r>
      <w:r>
        <w:rPr>
          <w:rFonts w:cs="Arial"/>
          <w:b/>
          <w:noProof/>
          <w:sz w:val="24"/>
        </w:rPr>
        <w:t>CC#</w:t>
      </w:r>
      <w:r w:rsidR="007C3FFB">
        <w:rPr>
          <w:rFonts w:cs="Arial"/>
          <w:b/>
          <w:noProof/>
          <w:sz w:val="24"/>
        </w:rPr>
        <w:t>3</w:t>
      </w:r>
      <w:r>
        <w:rPr>
          <w:rFonts w:cs="Arial"/>
          <w:b/>
          <w:noProof/>
          <w:sz w:val="24"/>
        </w:rPr>
        <w:t xml:space="preserve"> notes</w:t>
      </w:r>
    </w:p>
    <w:p w14:paraId="39993117" w14:textId="77777777" w:rsidR="00D61DDA" w:rsidRPr="00953931" w:rsidRDefault="00D61DDA" w:rsidP="00D61DDA">
      <w:pPr>
        <w:pBdr>
          <w:bottom w:val="single" w:sz="4" w:space="1" w:color="auto"/>
        </w:pBdr>
        <w:tabs>
          <w:tab w:val="right" w:pos="9638"/>
        </w:tabs>
        <w:rPr>
          <w:rFonts w:cs="Arial"/>
          <w:b/>
          <w:noProof/>
          <w:sz w:val="24"/>
        </w:rPr>
      </w:pPr>
      <w:r>
        <w:rPr>
          <w:rFonts w:cs="Arial"/>
          <w:b/>
          <w:noProof/>
          <w:sz w:val="24"/>
        </w:rPr>
        <w:t>20</w:t>
      </w:r>
      <w:r w:rsidRPr="00953931">
        <w:rPr>
          <w:rFonts w:cs="Arial"/>
          <w:b/>
          <w:noProof/>
          <w:sz w:val="24"/>
        </w:rPr>
        <w:t xml:space="preserve"> </w:t>
      </w:r>
      <w:r>
        <w:rPr>
          <w:rFonts w:cs="Arial"/>
          <w:b/>
          <w:noProof/>
          <w:sz w:val="24"/>
        </w:rPr>
        <w:t>- 24 January</w:t>
      </w:r>
      <w:r w:rsidRPr="00953931">
        <w:rPr>
          <w:rFonts w:cs="Arial"/>
          <w:b/>
          <w:noProof/>
          <w:sz w:val="24"/>
        </w:rPr>
        <w:t>, 202</w:t>
      </w:r>
      <w:r>
        <w:rPr>
          <w:rFonts w:cs="Arial"/>
          <w:b/>
          <w:noProof/>
          <w:sz w:val="24"/>
        </w:rPr>
        <w:t>5</w:t>
      </w:r>
      <w:r w:rsidRPr="00953931">
        <w:rPr>
          <w:rFonts w:cs="Arial"/>
          <w:b/>
          <w:noProof/>
          <w:sz w:val="24"/>
        </w:rPr>
        <w:t xml:space="preserve">, </w:t>
      </w:r>
      <w:r>
        <w:rPr>
          <w:rFonts w:cs="Arial"/>
          <w:b/>
          <w:noProof/>
          <w:sz w:val="24"/>
        </w:rPr>
        <w:t>Electronic meeting</w:t>
      </w:r>
    </w:p>
    <w:p w14:paraId="44FD1898" w14:textId="77777777" w:rsidR="00D61DDA" w:rsidRPr="00D820C9" w:rsidRDefault="00D61DDA" w:rsidP="00D61DDA"/>
    <w:p w14:paraId="397AE25C" w14:textId="17EBA1B7"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9908F5">
        <w:rPr>
          <w:b/>
          <w:bCs/>
          <w:sz w:val="32"/>
          <w:szCs w:val="32"/>
        </w:rPr>
        <w:t>6</w:t>
      </w:r>
      <w:r w:rsidR="00D61DDA">
        <w:rPr>
          <w:b/>
          <w:bCs/>
          <w:sz w:val="32"/>
          <w:szCs w:val="32"/>
        </w:rPr>
        <w:t>6</w:t>
      </w:r>
      <w:r w:rsidR="009908F5">
        <w:rPr>
          <w:b/>
          <w:bCs/>
          <w:sz w:val="32"/>
          <w:szCs w:val="32"/>
        </w:rPr>
        <w:t>AH</w:t>
      </w:r>
      <w:r w:rsidR="00293D1E">
        <w:rPr>
          <w:b/>
          <w:bCs/>
          <w:sz w:val="32"/>
          <w:szCs w:val="32"/>
        </w:rPr>
        <w:t>E_CC#</w:t>
      </w:r>
      <w:r w:rsidR="007C3FFB">
        <w:rPr>
          <w:b/>
          <w:bCs/>
          <w:sz w:val="32"/>
          <w:szCs w:val="32"/>
        </w:rPr>
        <w:t>3</w:t>
      </w:r>
      <w:r w:rsidR="0064465A">
        <w:rPr>
          <w:b/>
          <w:bCs/>
          <w:sz w:val="32"/>
          <w:szCs w:val="32"/>
        </w:rPr>
        <w:br/>
        <w:t xml:space="preserve">Version </w:t>
      </w:r>
      <w:r w:rsidR="00AB345E">
        <w:rPr>
          <w:b/>
          <w:bCs/>
          <w:sz w:val="32"/>
          <w:szCs w:val="32"/>
        </w:rPr>
        <w:t>1</w:t>
      </w:r>
    </w:p>
    <w:p w14:paraId="15EFC64D" w14:textId="25D22C89" w:rsidR="0094649A" w:rsidRPr="00C862FF" w:rsidRDefault="0094649A" w:rsidP="00C862FF">
      <w:pPr>
        <w:spacing w:after="0"/>
        <w:rPr>
          <w:sz w:val="12"/>
          <w:szCs w:val="12"/>
        </w:rPr>
      </w:pPr>
    </w:p>
    <w:p w14:paraId="27C7387B" w14:textId="61B3E04F"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9908F5">
        <w:rPr>
          <w:color w:val="0000FF"/>
        </w:rPr>
        <w:t>2</w:t>
      </w:r>
      <w:r w:rsidR="007C3FFB">
        <w:rPr>
          <w:color w:val="0000FF"/>
        </w:rPr>
        <w:t>3</w:t>
      </w:r>
      <w:r w:rsidR="009908F5">
        <w:rPr>
          <w:color w:val="0000FF"/>
        </w:rPr>
        <w:t xml:space="preserve"> January 202</w:t>
      </w:r>
      <w:r w:rsidR="00D61DDA">
        <w:rPr>
          <w:color w:val="0000FF"/>
        </w:rPr>
        <w:t>5</w:t>
      </w:r>
      <w:r w:rsidRPr="0048558F">
        <w:rPr>
          <w:color w:val="0000FF"/>
        </w:rPr>
        <w:t xml:space="preserve">, </w:t>
      </w:r>
      <w:r w:rsidR="008F4E67" w:rsidRPr="0048558F">
        <w:rPr>
          <w:color w:val="0000FF"/>
        </w:rPr>
        <w:t>1</w:t>
      </w:r>
      <w:r w:rsidR="009908F5">
        <w:rPr>
          <w:color w:val="0000FF"/>
        </w:rPr>
        <w:t>4</w:t>
      </w:r>
      <w:r w:rsidR="00C008B3">
        <w:rPr>
          <w:color w:val="0000FF"/>
        </w:rPr>
        <w:t>.</w:t>
      </w:r>
      <w:r w:rsidR="00324F44">
        <w:rPr>
          <w:color w:val="0000FF"/>
        </w:rPr>
        <w:t>0</w:t>
      </w:r>
      <w:r w:rsidR="00745058" w:rsidRPr="0048558F">
        <w:rPr>
          <w:color w:val="0000FF"/>
        </w:rPr>
        <w:t>0</w:t>
      </w:r>
      <w:r w:rsidR="008F4E67" w:rsidRPr="0048558F">
        <w:rPr>
          <w:color w:val="0000FF"/>
        </w:rPr>
        <w:t xml:space="preserve"> UTC</w:t>
      </w:r>
    </w:p>
    <w:p w14:paraId="11C98E3F" w14:textId="7C62C8F8" w:rsidR="004A698B" w:rsidRPr="00AB345E" w:rsidRDefault="004A698B"/>
    <w:p w14:paraId="74C4DA3C" w14:textId="4844F42D" w:rsidR="004A698B" w:rsidRDefault="00BE050C" w:rsidP="006C270F">
      <w:r>
        <w:t xml:space="preserve">~ </w:t>
      </w:r>
      <w:r w:rsidR="00BB72D6">
        <w:t>260</w:t>
      </w:r>
      <w:r w:rsidR="00CF4065">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62A973F0" w14:textId="56B07E56" w:rsidR="002000F0" w:rsidRDefault="002000F0" w:rsidP="00745058">
      <w:r>
        <w:t>Taken from the TOHRU connections list.</w:t>
      </w:r>
    </w:p>
    <w:p w14:paraId="6FC51DBF" w14:textId="77777777" w:rsidR="00BB72D6" w:rsidRPr="00BB72D6" w:rsidRDefault="00BB72D6" w:rsidP="008473C1">
      <w:pPr>
        <w:pStyle w:val="FP"/>
        <w:rPr>
          <w:color w:val="0000FF"/>
          <w:lang w:val="fr-FR"/>
        </w:rPr>
      </w:pPr>
      <w:r w:rsidRPr="00BB72D6">
        <w:rPr>
          <w:color w:val="0000FF"/>
          <w:lang w:val="fr-FR"/>
        </w:rPr>
        <w:t>Apple - David Gutierrez</w:t>
      </w:r>
    </w:p>
    <w:p w14:paraId="0D463171" w14:textId="77777777" w:rsidR="00BB72D6" w:rsidRPr="00BB72D6" w:rsidRDefault="00BB72D6" w:rsidP="008473C1">
      <w:pPr>
        <w:pStyle w:val="FP"/>
        <w:rPr>
          <w:color w:val="0000FF"/>
          <w:lang w:val="fr-FR"/>
        </w:rPr>
      </w:pPr>
      <w:r w:rsidRPr="00BB72D6">
        <w:rPr>
          <w:color w:val="0000FF"/>
          <w:lang w:val="fr-FR"/>
        </w:rPr>
        <w:t>Apple - Sudeep M Vamanan</w:t>
      </w:r>
    </w:p>
    <w:p w14:paraId="269C7257" w14:textId="77777777" w:rsidR="00BB72D6" w:rsidRDefault="00BB72D6" w:rsidP="008473C1">
      <w:pPr>
        <w:pStyle w:val="FP"/>
        <w:rPr>
          <w:color w:val="0000FF"/>
        </w:rPr>
      </w:pPr>
      <w:r>
        <w:rPr>
          <w:color w:val="0000FF"/>
        </w:rPr>
        <w:t>AT&amp;T - Farooq Bari</w:t>
      </w:r>
    </w:p>
    <w:p w14:paraId="2717C40A" w14:textId="77777777" w:rsidR="00BB72D6" w:rsidRDefault="00BB72D6" w:rsidP="008473C1">
      <w:pPr>
        <w:pStyle w:val="FP"/>
        <w:rPr>
          <w:color w:val="0000FF"/>
        </w:rPr>
      </w:pPr>
      <w:r>
        <w:rPr>
          <w:color w:val="0000FF"/>
        </w:rPr>
        <w:t>AT&amp;T- Rohit Abhishek</w:t>
      </w:r>
    </w:p>
    <w:p w14:paraId="090DB676" w14:textId="77777777" w:rsidR="00BB72D6" w:rsidRDefault="00BB72D6" w:rsidP="008473C1">
      <w:pPr>
        <w:pStyle w:val="FP"/>
        <w:rPr>
          <w:color w:val="0000FF"/>
        </w:rPr>
      </w:pPr>
      <w:r>
        <w:rPr>
          <w:color w:val="0000FF"/>
        </w:rPr>
        <w:t>AT&amp;T-Rohit Abhishek</w:t>
      </w:r>
    </w:p>
    <w:p w14:paraId="7DB1B78D" w14:textId="77777777" w:rsidR="00BB72D6" w:rsidRDefault="00BB72D6" w:rsidP="008473C1">
      <w:pPr>
        <w:pStyle w:val="FP"/>
        <w:rPr>
          <w:color w:val="0000FF"/>
        </w:rPr>
      </w:pPr>
      <w:r>
        <w:rPr>
          <w:color w:val="0000FF"/>
        </w:rPr>
        <w:t>CATT - Chunshan Xiong</w:t>
      </w:r>
    </w:p>
    <w:p w14:paraId="72CDED35" w14:textId="77777777" w:rsidR="00BB72D6" w:rsidRDefault="00BB72D6" w:rsidP="008473C1">
      <w:pPr>
        <w:pStyle w:val="FP"/>
        <w:rPr>
          <w:color w:val="0000FF"/>
        </w:rPr>
      </w:pPr>
      <w:r>
        <w:rPr>
          <w:color w:val="0000FF"/>
        </w:rPr>
        <w:t>Charter - Paul Russell</w:t>
      </w:r>
    </w:p>
    <w:p w14:paraId="0A2B3338" w14:textId="77777777" w:rsidR="00BB72D6" w:rsidRDefault="00BB72D6" w:rsidP="008473C1">
      <w:pPr>
        <w:pStyle w:val="FP"/>
        <w:rPr>
          <w:color w:val="0000FF"/>
        </w:rPr>
      </w:pPr>
      <w:r>
        <w:rPr>
          <w:color w:val="0000FF"/>
        </w:rPr>
        <w:t xml:space="preserve">China Mobile - </w:t>
      </w:r>
      <w:proofErr w:type="spellStart"/>
      <w:r>
        <w:rPr>
          <w:color w:val="0000FF"/>
        </w:rPr>
        <w:t>Junan</w:t>
      </w:r>
      <w:proofErr w:type="spellEnd"/>
      <w:r>
        <w:rPr>
          <w:color w:val="0000FF"/>
        </w:rPr>
        <w:t xml:space="preserve"> Peng</w:t>
      </w:r>
    </w:p>
    <w:p w14:paraId="02EB37C8" w14:textId="77777777" w:rsidR="00BB72D6" w:rsidRDefault="00BB72D6" w:rsidP="008473C1">
      <w:pPr>
        <w:pStyle w:val="FP"/>
        <w:rPr>
          <w:color w:val="0000FF"/>
        </w:rPr>
      </w:pPr>
      <w:r>
        <w:rPr>
          <w:color w:val="0000FF"/>
        </w:rPr>
        <w:t>China Mobile-Dan Wang</w:t>
      </w:r>
    </w:p>
    <w:p w14:paraId="49D0FB9F" w14:textId="77777777" w:rsidR="00BB72D6" w:rsidRDefault="00BB72D6" w:rsidP="008473C1">
      <w:pPr>
        <w:pStyle w:val="FP"/>
        <w:rPr>
          <w:color w:val="0000FF"/>
        </w:rPr>
      </w:pPr>
      <w:r>
        <w:rPr>
          <w:color w:val="0000FF"/>
        </w:rPr>
        <w:t>China Telecom - Heng Nie</w:t>
      </w:r>
    </w:p>
    <w:p w14:paraId="6CEA8D38" w14:textId="77777777" w:rsidR="00BB72D6" w:rsidRDefault="00BB72D6" w:rsidP="008473C1">
      <w:pPr>
        <w:pStyle w:val="FP"/>
        <w:rPr>
          <w:color w:val="0000FF"/>
        </w:rPr>
      </w:pPr>
      <w:r>
        <w:rPr>
          <w:color w:val="0000FF"/>
        </w:rPr>
        <w:t>China Telecom - Jiahui LI</w:t>
      </w:r>
    </w:p>
    <w:p w14:paraId="458AD8EA" w14:textId="77777777" w:rsidR="00BB72D6" w:rsidRDefault="00BB72D6" w:rsidP="008473C1">
      <w:pPr>
        <w:pStyle w:val="FP"/>
        <w:rPr>
          <w:color w:val="0000FF"/>
        </w:rPr>
      </w:pPr>
      <w:r>
        <w:rPr>
          <w:color w:val="0000FF"/>
        </w:rPr>
        <w:t>China Telecom - Yan Li</w:t>
      </w:r>
    </w:p>
    <w:p w14:paraId="5E67D280" w14:textId="77777777" w:rsidR="00BB72D6" w:rsidRDefault="00BB72D6" w:rsidP="008473C1">
      <w:pPr>
        <w:pStyle w:val="FP"/>
        <w:rPr>
          <w:color w:val="0000FF"/>
        </w:rPr>
      </w:pPr>
      <w:r>
        <w:rPr>
          <w:color w:val="0000FF"/>
        </w:rPr>
        <w:t>China Telecom - Zhuoyi</w:t>
      </w:r>
    </w:p>
    <w:p w14:paraId="2AE220A0" w14:textId="77777777" w:rsidR="00BB72D6" w:rsidRDefault="00BB72D6" w:rsidP="008473C1">
      <w:pPr>
        <w:pStyle w:val="FP"/>
        <w:rPr>
          <w:color w:val="0000FF"/>
        </w:rPr>
      </w:pPr>
      <w:r>
        <w:rPr>
          <w:color w:val="0000FF"/>
        </w:rPr>
        <w:t>China Telecom-Mengzhen Jian</w:t>
      </w:r>
    </w:p>
    <w:p w14:paraId="67021699" w14:textId="77777777" w:rsidR="00BB72D6" w:rsidRDefault="00BB72D6" w:rsidP="008473C1">
      <w:pPr>
        <w:pStyle w:val="FP"/>
        <w:rPr>
          <w:color w:val="0000FF"/>
        </w:rPr>
      </w:pPr>
      <w:r>
        <w:rPr>
          <w:color w:val="0000FF"/>
        </w:rPr>
        <w:t>CMCC - Tianji</w:t>
      </w:r>
    </w:p>
    <w:p w14:paraId="1D6A7C2F" w14:textId="77777777" w:rsidR="00BB72D6" w:rsidRDefault="00BB72D6" w:rsidP="008473C1">
      <w:pPr>
        <w:pStyle w:val="FP"/>
        <w:rPr>
          <w:color w:val="0000FF"/>
        </w:rPr>
      </w:pPr>
      <w:r>
        <w:rPr>
          <w:color w:val="0000FF"/>
        </w:rPr>
        <w:t xml:space="preserve">CMCC-Li </w:t>
      </w:r>
      <w:proofErr w:type="spellStart"/>
      <w:r>
        <w:rPr>
          <w:color w:val="0000FF"/>
        </w:rPr>
        <w:t>Aihua</w:t>
      </w:r>
      <w:proofErr w:type="spellEnd"/>
    </w:p>
    <w:p w14:paraId="195318C7" w14:textId="77777777" w:rsidR="00BB72D6" w:rsidRDefault="00BB72D6" w:rsidP="008473C1">
      <w:pPr>
        <w:pStyle w:val="FP"/>
        <w:rPr>
          <w:color w:val="0000FF"/>
        </w:rPr>
      </w:pPr>
      <w:r>
        <w:rPr>
          <w:color w:val="0000FF"/>
        </w:rPr>
        <w:t>Dario S. Tonesi (Vicechair)</w:t>
      </w:r>
    </w:p>
    <w:p w14:paraId="6D86F245" w14:textId="77777777" w:rsidR="00BB72D6" w:rsidRDefault="00BB72D6" w:rsidP="008473C1">
      <w:pPr>
        <w:pStyle w:val="FP"/>
        <w:rPr>
          <w:color w:val="0000FF"/>
        </w:rPr>
      </w:pPr>
      <w:r>
        <w:rPr>
          <w:color w:val="0000FF"/>
        </w:rPr>
        <w:t>Deutsche Telekom - Dieter Gludovacz</w:t>
      </w:r>
    </w:p>
    <w:p w14:paraId="13932E6D" w14:textId="77777777" w:rsidR="00BB72D6" w:rsidRDefault="00BB72D6" w:rsidP="008473C1">
      <w:pPr>
        <w:pStyle w:val="FP"/>
        <w:rPr>
          <w:color w:val="0000FF"/>
        </w:rPr>
      </w:pPr>
      <w:r>
        <w:rPr>
          <w:color w:val="0000FF"/>
        </w:rPr>
        <w:t>Deutsche Telekom - Josep Colom Ikuno</w:t>
      </w:r>
    </w:p>
    <w:p w14:paraId="1CE7540B" w14:textId="77777777" w:rsidR="00BB72D6" w:rsidRDefault="00BB72D6" w:rsidP="008473C1">
      <w:pPr>
        <w:pStyle w:val="FP"/>
        <w:rPr>
          <w:color w:val="0000FF"/>
        </w:rPr>
      </w:pPr>
      <w:r>
        <w:rPr>
          <w:color w:val="0000FF"/>
        </w:rPr>
        <w:t>Deutsche Telekom - Leopold Murhammer</w:t>
      </w:r>
    </w:p>
    <w:p w14:paraId="132EE1EA" w14:textId="77777777" w:rsidR="00BB72D6" w:rsidRPr="00BB72D6" w:rsidRDefault="00BB72D6" w:rsidP="008473C1">
      <w:pPr>
        <w:pStyle w:val="FP"/>
        <w:rPr>
          <w:color w:val="0000FF"/>
          <w:lang w:val="fr-FR"/>
        </w:rPr>
      </w:pPr>
      <w:r w:rsidRPr="00BB72D6">
        <w:rPr>
          <w:color w:val="0000FF"/>
          <w:lang w:val="fr-FR"/>
        </w:rPr>
        <w:t xml:space="preserve">Deutsche Telekom - Michael </w:t>
      </w:r>
      <w:proofErr w:type="spellStart"/>
      <w:r w:rsidRPr="00BB72D6">
        <w:rPr>
          <w:color w:val="0000FF"/>
          <w:lang w:val="fr-FR"/>
        </w:rPr>
        <w:t>Iro</w:t>
      </w:r>
      <w:proofErr w:type="spellEnd"/>
    </w:p>
    <w:p w14:paraId="1CAB6D29" w14:textId="77777777" w:rsidR="00BB72D6" w:rsidRPr="00BB72D6" w:rsidRDefault="00BB72D6" w:rsidP="008473C1">
      <w:pPr>
        <w:pStyle w:val="FP"/>
        <w:rPr>
          <w:color w:val="0000FF"/>
          <w:lang w:val="fr-FR"/>
        </w:rPr>
      </w:pPr>
      <w:r w:rsidRPr="00BB72D6">
        <w:rPr>
          <w:color w:val="0000FF"/>
          <w:lang w:val="fr-FR"/>
        </w:rPr>
        <w:t>Dimitris Dimopoulos (Lenovo)</w:t>
      </w:r>
    </w:p>
    <w:p w14:paraId="26DAC439" w14:textId="77777777" w:rsidR="00BB72D6" w:rsidRPr="00BB72D6" w:rsidRDefault="00BB72D6" w:rsidP="008473C1">
      <w:pPr>
        <w:pStyle w:val="FP"/>
        <w:rPr>
          <w:color w:val="0000FF"/>
          <w:lang w:val="fr-FR"/>
        </w:rPr>
      </w:pPr>
      <w:proofErr w:type="spellStart"/>
      <w:r w:rsidRPr="00BB72D6">
        <w:rPr>
          <w:color w:val="0000FF"/>
          <w:lang w:val="fr-FR"/>
        </w:rPr>
        <w:t>EchoStar</w:t>
      </w:r>
      <w:proofErr w:type="spellEnd"/>
      <w:r w:rsidRPr="00BB72D6">
        <w:rPr>
          <w:color w:val="0000FF"/>
          <w:lang w:val="fr-FR"/>
        </w:rPr>
        <w:t xml:space="preserve"> - Munira Jaffar</w:t>
      </w:r>
    </w:p>
    <w:p w14:paraId="5B65B080" w14:textId="77777777" w:rsidR="00BB72D6" w:rsidRPr="00BB72D6" w:rsidRDefault="00BB72D6" w:rsidP="008473C1">
      <w:pPr>
        <w:pStyle w:val="FP"/>
        <w:rPr>
          <w:color w:val="0000FF"/>
          <w:lang w:val="fr-FR"/>
        </w:rPr>
      </w:pPr>
      <w:r w:rsidRPr="00BB72D6">
        <w:rPr>
          <w:color w:val="0000FF"/>
          <w:lang w:val="fr-FR"/>
        </w:rPr>
        <w:t>Ericsson - Belen Pancorbo</w:t>
      </w:r>
    </w:p>
    <w:p w14:paraId="5FA51164" w14:textId="77777777" w:rsidR="00BB72D6" w:rsidRDefault="00BB72D6" w:rsidP="008473C1">
      <w:pPr>
        <w:pStyle w:val="FP"/>
        <w:rPr>
          <w:color w:val="0000FF"/>
        </w:rPr>
      </w:pPr>
      <w:r>
        <w:rPr>
          <w:color w:val="0000FF"/>
        </w:rPr>
        <w:t>Ericsson - George Foti</w:t>
      </w:r>
    </w:p>
    <w:p w14:paraId="3FF5226D" w14:textId="77777777" w:rsidR="00BB72D6" w:rsidRDefault="00BB72D6" w:rsidP="008473C1">
      <w:pPr>
        <w:pStyle w:val="FP"/>
        <w:rPr>
          <w:color w:val="0000FF"/>
        </w:rPr>
      </w:pPr>
      <w:r>
        <w:rPr>
          <w:color w:val="0000FF"/>
        </w:rPr>
        <w:t>Ericsson - Magnus Olsson</w:t>
      </w:r>
    </w:p>
    <w:p w14:paraId="56DC3B09" w14:textId="77777777" w:rsidR="00BB72D6" w:rsidRDefault="00BB72D6" w:rsidP="008473C1">
      <w:pPr>
        <w:pStyle w:val="FP"/>
        <w:rPr>
          <w:color w:val="0000FF"/>
        </w:rPr>
      </w:pPr>
      <w:r>
        <w:rPr>
          <w:color w:val="0000FF"/>
        </w:rPr>
        <w:t>Ericsson - Paul Schliwa-Bertling</w:t>
      </w:r>
    </w:p>
    <w:p w14:paraId="5A225F65" w14:textId="77777777" w:rsidR="00BB72D6" w:rsidRDefault="00BB72D6" w:rsidP="008473C1">
      <w:pPr>
        <w:pStyle w:val="FP"/>
        <w:rPr>
          <w:color w:val="0000FF"/>
        </w:rPr>
      </w:pPr>
      <w:r>
        <w:rPr>
          <w:color w:val="0000FF"/>
        </w:rPr>
        <w:t>Ericsson - Qian</w:t>
      </w:r>
    </w:p>
    <w:p w14:paraId="236B83B7" w14:textId="77777777" w:rsidR="00BB72D6" w:rsidRDefault="00BB72D6" w:rsidP="008473C1">
      <w:pPr>
        <w:pStyle w:val="FP"/>
        <w:rPr>
          <w:color w:val="0000FF"/>
        </w:rPr>
      </w:pPr>
      <w:r>
        <w:rPr>
          <w:color w:val="0000FF"/>
        </w:rPr>
        <w:t>Ericsson - Richárd Bátorfi</w:t>
      </w:r>
    </w:p>
    <w:p w14:paraId="5DB8760C" w14:textId="77777777" w:rsidR="00BB72D6" w:rsidRDefault="00BB72D6" w:rsidP="008473C1">
      <w:pPr>
        <w:pStyle w:val="FP"/>
        <w:rPr>
          <w:color w:val="0000FF"/>
        </w:rPr>
      </w:pPr>
      <w:r>
        <w:rPr>
          <w:color w:val="0000FF"/>
        </w:rPr>
        <w:t>Ericsson - Robbie Ling</w:t>
      </w:r>
    </w:p>
    <w:p w14:paraId="4397663E" w14:textId="77777777" w:rsidR="00BB72D6" w:rsidRDefault="00BB72D6" w:rsidP="008473C1">
      <w:pPr>
        <w:pStyle w:val="FP"/>
        <w:rPr>
          <w:color w:val="0000FF"/>
        </w:rPr>
      </w:pPr>
      <w:r>
        <w:rPr>
          <w:color w:val="0000FF"/>
        </w:rPr>
        <w:t>Ericsson - Stefan Rommer</w:t>
      </w:r>
    </w:p>
    <w:p w14:paraId="2BFBBEDC" w14:textId="77777777" w:rsidR="00BB72D6" w:rsidRDefault="00BB72D6" w:rsidP="008473C1">
      <w:pPr>
        <w:pStyle w:val="FP"/>
        <w:rPr>
          <w:color w:val="0000FF"/>
        </w:rPr>
      </w:pPr>
      <w:r>
        <w:rPr>
          <w:color w:val="0000FF"/>
        </w:rPr>
        <w:t>Ericsson-Aleksejs Udalcovs</w:t>
      </w:r>
    </w:p>
    <w:p w14:paraId="6898E100" w14:textId="77777777" w:rsidR="00BB72D6" w:rsidRDefault="00BB72D6" w:rsidP="008473C1">
      <w:pPr>
        <w:pStyle w:val="FP"/>
        <w:rPr>
          <w:color w:val="0000FF"/>
        </w:rPr>
      </w:pPr>
      <w:r>
        <w:rPr>
          <w:color w:val="0000FF"/>
        </w:rPr>
        <w:t>Ericsson-Shabnam Sultana</w:t>
      </w:r>
    </w:p>
    <w:p w14:paraId="36896CE1" w14:textId="77777777" w:rsidR="00BB72D6" w:rsidRDefault="00BB72D6" w:rsidP="008473C1">
      <w:pPr>
        <w:pStyle w:val="FP"/>
        <w:rPr>
          <w:color w:val="0000FF"/>
        </w:rPr>
      </w:pPr>
      <w:proofErr w:type="spellStart"/>
      <w:r>
        <w:rPr>
          <w:color w:val="0000FF"/>
        </w:rPr>
        <w:t>Futurewei</w:t>
      </w:r>
      <w:proofErr w:type="spellEnd"/>
      <w:r>
        <w:rPr>
          <w:color w:val="0000FF"/>
        </w:rPr>
        <w:t xml:space="preserve"> - Tony Saboorian</w:t>
      </w:r>
    </w:p>
    <w:p w14:paraId="3D2A4FFA" w14:textId="77777777" w:rsidR="00BB72D6" w:rsidRDefault="00BB72D6" w:rsidP="008473C1">
      <w:pPr>
        <w:pStyle w:val="FP"/>
        <w:rPr>
          <w:color w:val="0000FF"/>
        </w:rPr>
      </w:pPr>
      <w:proofErr w:type="spellStart"/>
      <w:r>
        <w:rPr>
          <w:color w:val="0000FF"/>
        </w:rPr>
        <w:t>Futurewei</w:t>
      </w:r>
      <w:proofErr w:type="spellEnd"/>
      <w:r>
        <w:rPr>
          <w:color w:val="0000FF"/>
        </w:rPr>
        <w:t>-Abbas Kiani</w:t>
      </w:r>
    </w:p>
    <w:p w14:paraId="2531DA97" w14:textId="77777777" w:rsidR="00BB72D6" w:rsidRPr="00BB72D6" w:rsidRDefault="00BB72D6" w:rsidP="008473C1">
      <w:pPr>
        <w:pStyle w:val="FP"/>
        <w:rPr>
          <w:color w:val="0000FF"/>
          <w:lang w:val="fr-FR"/>
        </w:rPr>
      </w:pPr>
      <w:r w:rsidRPr="00BB72D6">
        <w:rPr>
          <w:color w:val="0000FF"/>
          <w:lang w:val="fr-FR"/>
        </w:rPr>
        <w:t>Google - Ellen Liao</w:t>
      </w:r>
    </w:p>
    <w:p w14:paraId="5F71660C" w14:textId="77777777" w:rsidR="00BB72D6" w:rsidRPr="00BB72D6" w:rsidRDefault="00BB72D6" w:rsidP="008473C1">
      <w:pPr>
        <w:pStyle w:val="FP"/>
        <w:rPr>
          <w:color w:val="0000FF"/>
          <w:lang w:val="fr-FR"/>
        </w:rPr>
      </w:pPr>
      <w:r w:rsidRPr="00BB72D6">
        <w:rPr>
          <w:color w:val="0000FF"/>
          <w:lang w:val="fr-FR"/>
        </w:rPr>
        <w:t>Google - Pavan Nuggehalli</w:t>
      </w:r>
    </w:p>
    <w:p w14:paraId="6016C68A" w14:textId="77777777" w:rsidR="00BB72D6" w:rsidRPr="00BB72D6" w:rsidRDefault="00BB72D6" w:rsidP="008473C1">
      <w:pPr>
        <w:pStyle w:val="FP"/>
        <w:rPr>
          <w:color w:val="0000FF"/>
          <w:lang w:val="fr-FR"/>
        </w:rPr>
      </w:pPr>
      <w:r w:rsidRPr="00BB72D6">
        <w:rPr>
          <w:color w:val="0000FF"/>
          <w:lang w:val="fr-FR"/>
        </w:rPr>
        <w:t>Haris Zisimopoulos (Qualcomm)</w:t>
      </w:r>
    </w:p>
    <w:p w14:paraId="7045376A" w14:textId="77777777" w:rsidR="00BB72D6" w:rsidRDefault="00BB72D6" w:rsidP="008473C1">
      <w:pPr>
        <w:pStyle w:val="FP"/>
        <w:rPr>
          <w:color w:val="0000FF"/>
        </w:rPr>
      </w:pPr>
      <w:r>
        <w:rPr>
          <w:color w:val="0000FF"/>
        </w:rPr>
        <w:t>HONOR-Hanyu Ding</w:t>
      </w:r>
    </w:p>
    <w:p w14:paraId="054DF614" w14:textId="77777777" w:rsidR="00BB72D6" w:rsidRDefault="00BB72D6" w:rsidP="008473C1">
      <w:pPr>
        <w:pStyle w:val="FP"/>
        <w:rPr>
          <w:color w:val="0000FF"/>
        </w:rPr>
      </w:pPr>
      <w:r>
        <w:rPr>
          <w:color w:val="0000FF"/>
        </w:rPr>
        <w:t>Huawei - Hui Ni</w:t>
      </w:r>
    </w:p>
    <w:p w14:paraId="05E3C8CC" w14:textId="77777777" w:rsidR="00BB72D6" w:rsidRDefault="00BB72D6" w:rsidP="008473C1">
      <w:pPr>
        <w:pStyle w:val="FP"/>
        <w:rPr>
          <w:color w:val="0000FF"/>
        </w:rPr>
      </w:pPr>
      <w:r>
        <w:rPr>
          <w:color w:val="0000FF"/>
        </w:rPr>
        <w:t xml:space="preserve">Huawei - </w:t>
      </w:r>
      <w:proofErr w:type="spellStart"/>
      <w:r>
        <w:rPr>
          <w:color w:val="0000FF"/>
        </w:rPr>
        <w:t>LiMeng</w:t>
      </w:r>
      <w:proofErr w:type="spellEnd"/>
    </w:p>
    <w:p w14:paraId="1B28B899" w14:textId="77777777" w:rsidR="00BB72D6" w:rsidRDefault="00BB72D6" w:rsidP="008473C1">
      <w:pPr>
        <w:pStyle w:val="FP"/>
        <w:rPr>
          <w:color w:val="0000FF"/>
        </w:rPr>
      </w:pPr>
      <w:r>
        <w:rPr>
          <w:color w:val="0000FF"/>
        </w:rPr>
        <w:t>Huawei - Marco Spini</w:t>
      </w:r>
    </w:p>
    <w:p w14:paraId="6CC539F6" w14:textId="77777777" w:rsidR="00BB72D6" w:rsidRDefault="00BB72D6" w:rsidP="008473C1">
      <w:pPr>
        <w:pStyle w:val="FP"/>
        <w:rPr>
          <w:color w:val="0000FF"/>
        </w:rPr>
      </w:pPr>
      <w:r>
        <w:rPr>
          <w:color w:val="0000FF"/>
        </w:rPr>
        <w:t>Huawei -- Michele Zarri</w:t>
      </w:r>
    </w:p>
    <w:p w14:paraId="6B5BC407" w14:textId="77777777" w:rsidR="00BB72D6" w:rsidRDefault="00BB72D6" w:rsidP="008473C1">
      <w:pPr>
        <w:pStyle w:val="FP"/>
        <w:rPr>
          <w:color w:val="0000FF"/>
        </w:rPr>
      </w:pPr>
      <w:r>
        <w:rPr>
          <w:color w:val="0000FF"/>
        </w:rPr>
        <w:t>Huawei - Mirko Schramm</w:t>
      </w:r>
    </w:p>
    <w:p w14:paraId="471E0723" w14:textId="77777777" w:rsidR="00BB72D6" w:rsidRPr="00BB72D6" w:rsidRDefault="00BB72D6" w:rsidP="008473C1">
      <w:pPr>
        <w:pStyle w:val="FP"/>
        <w:rPr>
          <w:color w:val="0000FF"/>
          <w:lang w:val="fr-FR"/>
        </w:rPr>
      </w:pPr>
      <w:r w:rsidRPr="00BB72D6">
        <w:rPr>
          <w:color w:val="0000FF"/>
          <w:lang w:val="fr-FR"/>
        </w:rPr>
        <w:t>Huawei - Mu Li</w:t>
      </w:r>
    </w:p>
    <w:p w14:paraId="5BDAE68F" w14:textId="77777777" w:rsidR="00BB72D6" w:rsidRPr="00BB72D6" w:rsidRDefault="00BB72D6" w:rsidP="008473C1">
      <w:pPr>
        <w:pStyle w:val="FP"/>
        <w:rPr>
          <w:color w:val="0000FF"/>
          <w:lang w:val="fr-FR"/>
        </w:rPr>
      </w:pPr>
      <w:r w:rsidRPr="00BB72D6">
        <w:rPr>
          <w:color w:val="0000FF"/>
          <w:lang w:val="fr-FR"/>
        </w:rPr>
        <w:t>Huawei - Patrice Hédé</w:t>
      </w:r>
    </w:p>
    <w:p w14:paraId="6170DC94" w14:textId="77777777" w:rsidR="00BB72D6" w:rsidRDefault="00BB72D6" w:rsidP="008473C1">
      <w:pPr>
        <w:pStyle w:val="FP"/>
        <w:rPr>
          <w:color w:val="0000FF"/>
        </w:rPr>
      </w:pPr>
      <w:r>
        <w:rPr>
          <w:color w:val="0000FF"/>
        </w:rPr>
        <w:t>Huawei - Steven Wenham</w:t>
      </w:r>
    </w:p>
    <w:p w14:paraId="26402152" w14:textId="77777777" w:rsidR="00BB72D6" w:rsidRDefault="00BB72D6" w:rsidP="008473C1">
      <w:pPr>
        <w:pStyle w:val="FP"/>
        <w:rPr>
          <w:color w:val="0000FF"/>
        </w:rPr>
      </w:pPr>
      <w:r>
        <w:rPr>
          <w:color w:val="0000FF"/>
        </w:rPr>
        <w:t>Huawei - Susan Shi</w:t>
      </w:r>
    </w:p>
    <w:p w14:paraId="2CAE637E" w14:textId="77777777" w:rsidR="00BB72D6" w:rsidRDefault="00BB72D6" w:rsidP="008473C1">
      <w:pPr>
        <w:pStyle w:val="FP"/>
        <w:rPr>
          <w:color w:val="0000FF"/>
        </w:rPr>
      </w:pPr>
      <w:r>
        <w:rPr>
          <w:color w:val="0000FF"/>
        </w:rPr>
        <w:lastRenderedPageBreak/>
        <w:t>Huawei - Yishan Xu</w:t>
      </w:r>
    </w:p>
    <w:p w14:paraId="58E3AB93" w14:textId="77777777" w:rsidR="00BB72D6" w:rsidRDefault="00BB72D6" w:rsidP="008473C1">
      <w:pPr>
        <w:pStyle w:val="FP"/>
        <w:rPr>
          <w:color w:val="0000FF"/>
        </w:rPr>
      </w:pPr>
      <w:r>
        <w:rPr>
          <w:color w:val="0000FF"/>
        </w:rPr>
        <w:t>Huawei-Fenqin</w:t>
      </w:r>
    </w:p>
    <w:p w14:paraId="18C66098" w14:textId="77777777" w:rsidR="00BB72D6" w:rsidRDefault="00BB72D6" w:rsidP="008473C1">
      <w:pPr>
        <w:pStyle w:val="FP"/>
        <w:rPr>
          <w:color w:val="0000FF"/>
        </w:rPr>
      </w:pPr>
      <w:r>
        <w:rPr>
          <w:color w:val="0000FF"/>
        </w:rPr>
        <w:t>Huawei-Guanglei</w:t>
      </w:r>
    </w:p>
    <w:p w14:paraId="477705EB" w14:textId="77777777" w:rsidR="00BB72D6" w:rsidRDefault="00BB72D6" w:rsidP="008473C1">
      <w:pPr>
        <w:pStyle w:val="FP"/>
        <w:rPr>
          <w:color w:val="0000FF"/>
        </w:rPr>
      </w:pPr>
      <w:r>
        <w:rPr>
          <w:color w:val="0000FF"/>
        </w:rPr>
        <w:t>Huawei-Haiyang</w:t>
      </w:r>
    </w:p>
    <w:p w14:paraId="52CAD395" w14:textId="77777777" w:rsidR="00BB72D6" w:rsidRDefault="00BB72D6" w:rsidP="008473C1">
      <w:pPr>
        <w:pStyle w:val="FP"/>
        <w:rPr>
          <w:color w:val="0000FF"/>
        </w:rPr>
      </w:pPr>
      <w:r>
        <w:rPr>
          <w:color w:val="0000FF"/>
        </w:rPr>
        <w:t>Huawei-Qianghua</w:t>
      </w:r>
    </w:p>
    <w:p w14:paraId="5EB05D1B" w14:textId="77777777" w:rsidR="00BB72D6" w:rsidRDefault="00BB72D6" w:rsidP="008473C1">
      <w:pPr>
        <w:pStyle w:val="FP"/>
        <w:rPr>
          <w:color w:val="0000FF"/>
        </w:rPr>
      </w:pPr>
      <w:r>
        <w:rPr>
          <w:color w:val="0000FF"/>
        </w:rPr>
        <w:t>Huawei-Runze Zhou</w:t>
      </w:r>
    </w:p>
    <w:p w14:paraId="638E1AC9" w14:textId="77777777" w:rsidR="00BB72D6" w:rsidRDefault="00BB72D6" w:rsidP="008473C1">
      <w:pPr>
        <w:pStyle w:val="FP"/>
        <w:rPr>
          <w:color w:val="0000FF"/>
        </w:rPr>
      </w:pPr>
      <w:proofErr w:type="spellStart"/>
      <w:r>
        <w:rPr>
          <w:color w:val="0000FF"/>
        </w:rPr>
        <w:t>huazhang</w:t>
      </w:r>
      <w:proofErr w:type="spellEnd"/>
      <w:r>
        <w:rPr>
          <w:color w:val="0000FF"/>
        </w:rPr>
        <w:t xml:space="preserve"> </w:t>
      </w:r>
      <w:proofErr w:type="spellStart"/>
      <w:r>
        <w:rPr>
          <w:color w:val="0000FF"/>
        </w:rPr>
        <w:t>cmcc</w:t>
      </w:r>
      <w:proofErr w:type="spellEnd"/>
    </w:p>
    <w:p w14:paraId="24ED7DDC" w14:textId="77777777" w:rsidR="00BB72D6" w:rsidRDefault="00BB72D6" w:rsidP="008473C1">
      <w:pPr>
        <w:pStyle w:val="FP"/>
        <w:rPr>
          <w:color w:val="0000FF"/>
        </w:rPr>
      </w:pPr>
      <w:proofErr w:type="spellStart"/>
      <w:r>
        <w:rPr>
          <w:color w:val="0000FF"/>
        </w:rPr>
        <w:t>InterDigital</w:t>
      </w:r>
      <w:proofErr w:type="spellEnd"/>
      <w:r>
        <w:rPr>
          <w:color w:val="0000FF"/>
        </w:rPr>
        <w:t xml:space="preserve"> - Guanzhou Wang</w:t>
      </w:r>
    </w:p>
    <w:p w14:paraId="5DBD8636" w14:textId="77777777" w:rsidR="00BB72D6" w:rsidRDefault="00BB72D6" w:rsidP="008473C1">
      <w:pPr>
        <w:pStyle w:val="FP"/>
        <w:rPr>
          <w:color w:val="0000FF"/>
        </w:rPr>
      </w:pPr>
      <w:proofErr w:type="spellStart"/>
      <w:r>
        <w:rPr>
          <w:color w:val="0000FF"/>
        </w:rPr>
        <w:t>InterDigital</w:t>
      </w:r>
      <w:proofErr w:type="spellEnd"/>
      <w:r>
        <w:rPr>
          <w:color w:val="0000FF"/>
        </w:rPr>
        <w:t xml:space="preserve"> - Mike Starsinic</w:t>
      </w:r>
    </w:p>
    <w:p w14:paraId="0D7E3A34" w14:textId="77777777" w:rsidR="00BB72D6" w:rsidRDefault="00BB72D6" w:rsidP="008473C1">
      <w:pPr>
        <w:pStyle w:val="FP"/>
        <w:rPr>
          <w:color w:val="0000FF"/>
        </w:rPr>
      </w:pPr>
      <w:proofErr w:type="spellStart"/>
      <w:r>
        <w:rPr>
          <w:color w:val="0000FF"/>
        </w:rPr>
        <w:t>InterDigital</w:t>
      </w:r>
      <w:proofErr w:type="spellEnd"/>
      <w:r>
        <w:rPr>
          <w:color w:val="0000FF"/>
        </w:rPr>
        <w:t xml:space="preserve"> - Ulises Olvera</w:t>
      </w:r>
    </w:p>
    <w:p w14:paraId="0E27F58D" w14:textId="77777777" w:rsidR="00BB72D6" w:rsidRDefault="00BB72D6" w:rsidP="008473C1">
      <w:pPr>
        <w:pStyle w:val="FP"/>
        <w:rPr>
          <w:color w:val="0000FF"/>
        </w:rPr>
      </w:pPr>
      <w:r>
        <w:rPr>
          <w:color w:val="0000FF"/>
        </w:rPr>
        <w:t xml:space="preserve">Jim </w:t>
      </w:r>
      <w:proofErr w:type="spellStart"/>
      <w:r>
        <w:rPr>
          <w:color w:val="0000FF"/>
        </w:rPr>
        <w:t>Petranovich</w:t>
      </w:r>
      <w:proofErr w:type="spellEnd"/>
      <w:r>
        <w:rPr>
          <w:color w:val="0000FF"/>
        </w:rPr>
        <w:t>, Viasat</w:t>
      </w:r>
    </w:p>
    <w:p w14:paraId="6729832B" w14:textId="77777777" w:rsidR="00BB72D6" w:rsidRDefault="00BB72D6" w:rsidP="008473C1">
      <w:pPr>
        <w:pStyle w:val="FP"/>
        <w:rPr>
          <w:color w:val="0000FF"/>
        </w:rPr>
      </w:pPr>
      <w:r>
        <w:rPr>
          <w:color w:val="0000FF"/>
        </w:rPr>
        <w:t>Jinhua-Xiaomi</w:t>
      </w:r>
    </w:p>
    <w:p w14:paraId="3254E63C" w14:textId="77777777" w:rsidR="00BB72D6" w:rsidRDefault="00BB72D6" w:rsidP="008473C1">
      <w:pPr>
        <w:pStyle w:val="FP"/>
        <w:rPr>
          <w:color w:val="0000FF"/>
        </w:rPr>
      </w:pPr>
      <w:r>
        <w:rPr>
          <w:color w:val="0000FF"/>
        </w:rPr>
        <w:t>LaeYoung (LGE)</w:t>
      </w:r>
    </w:p>
    <w:p w14:paraId="7D2A07BC" w14:textId="77777777" w:rsidR="00BB72D6" w:rsidRDefault="00BB72D6" w:rsidP="008473C1">
      <w:pPr>
        <w:pStyle w:val="FP"/>
        <w:rPr>
          <w:color w:val="0000FF"/>
        </w:rPr>
      </w:pPr>
      <w:r>
        <w:rPr>
          <w:color w:val="0000FF"/>
        </w:rPr>
        <w:t>Lenovo - Dimitris</w:t>
      </w:r>
    </w:p>
    <w:p w14:paraId="1D0F2C82" w14:textId="77777777" w:rsidR="00BB72D6" w:rsidRDefault="00BB72D6" w:rsidP="008473C1">
      <w:pPr>
        <w:pStyle w:val="FP"/>
        <w:rPr>
          <w:color w:val="0000FF"/>
        </w:rPr>
      </w:pPr>
      <w:r>
        <w:rPr>
          <w:color w:val="0000FF"/>
        </w:rPr>
        <w:t>Lenovo - Genadi Velev</w:t>
      </w:r>
    </w:p>
    <w:p w14:paraId="14A1F21C" w14:textId="77777777" w:rsidR="00BB72D6" w:rsidRDefault="00BB72D6" w:rsidP="008473C1">
      <w:pPr>
        <w:pStyle w:val="FP"/>
        <w:rPr>
          <w:color w:val="0000FF"/>
        </w:rPr>
      </w:pPr>
      <w:r>
        <w:rPr>
          <w:color w:val="0000FF"/>
        </w:rPr>
        <w:t>Lenovo-Lizhuo Zheng</w:t>
      </w:r>
    </w:p>
    <w:p w14:paraId="441D7935" w14:textId="77777777" w:rsidR="00BB72D6" w:rsidRDefault="00BB72D6" w:rsidP="008473C1">
      <w:pPr>
        <w:pStyle w:val="FP"/>
        <w:rPr>
          <w:color w:val="0000FF"/>
        </w:rPr>
      </w:pPr>
      <w:r>
        <w:rPr>
          <w:color w:val="0000FF"/>
        </w:rPr>
        <w:t>LGE - Myungjune Youn</w:t>
      </w:r>
    </w:p>
    <w:p w14:paraId="0D727C4C" w14:textId="77777777" w:rsidR="00BB72D6" w:rsidRDefault="00BB72D6" w:rsidP="008473C1">
      <w:pPr>
        <w:pStyle w:val="FP"/>
        <w:rPr>
          <w:color w:val="0000FF"/>
        </w:rPr>
      </w:pPr>
      <w:r>
        <w:rPr>
          <w:color w:val="0000FF"/>
        </w:rPr>
        <w:t>MCC - Maurice Pope</w:t>
      </w:r>
    </w:p>
    <w:p w14:paraId="2044E22C" w14:textId="77777777" w:rsidR="00BB72D6" w:rsidRDefault="00BB72D6" w:rsidP="008473C1">
      <w:pPr>
        <w:pStyle w:val="FP"/>
        <w:rPr>
          <w:color w:val="0000FF"/>
        </w:rPr>
      </w:pPr>
      <w:r>
        <w:rPr>
          <w:color w:val="0000FF"/>
        </w:rPr>
        <w:t>MediaTek - Carlson Lin</w:t>
      </w:r>
    </w:p>
    <w:p w14:paraId="5E348550" w14:textId="77777777" w:rsidR="00BB72D6" w:rsidRDefault="00BB72D6" w:rsidP="008473C1">
      <w:pPr>
        <w:pStyle w:val="FP"/>
        <w:rPr>
          <w:color w:val="0000FF"/>
        </w:rPr>
      </w:pPr>
      <w:r>
        <w:rPr>
          <w:color w:val="0000FF"/>
        </w:rPr>
        <w:t>MediaTek - Chia-Lin Lai</w:t>
      </w:r>
    </w:p>
    <w:p w14:paraId="203D82DA" w14:textId="77777777" w:rsidR="00BB72D6" w:rsidRDefault="00BB72D6" w:rsidP="008473C1">
      <w:pPr>
        <w:pStyle w:val="FP"/>
        <w:rPr>
          <w:color w:val="0000FF"/>
        </w:rPr>
      </w:pPr>
      <w:r>
        <w:rPr>
          <w:color w:val="0000FF"/>
        </w:rPr>
        <w:t>MediaTek Inc. - Mehrdad Shariat</w:t>
      </w:r>
    </w:p>
    <w:p w14:paraId="71D18280" w14:textId="77777777" w:rsidR="00BB72D6" w:rsidRDefault="00BB72D6" w:rsidP="008473C1">
      <w:pPr>
        <w:pStyle w:val="FP"/>
        <w:rPr>
          <w:color w:val="0000FF"/>
        </w:rPr>
      </w:pPr>
      <w:r>
        <w:rPr>
          <w:color w:val="0000FF"/>
        </w:rPr>
        <w:t>NEC - Iskren Ianev</w:t>
      </w:r>
    </w:p>
    <w:p w14:paraId="458D0E7B" w14:textId="77777777" w:rsidR="00BB72D6" w:rsidRDefault="00BB72D6" w:rsidP="008473C1">
      <w:pPr>
        <w:pStyle w:val="FP"/>
        <w:rPr>
          <w:color w:val="0000FF"/>
        </w:rPr>
      </w:pPr>
      <w:r>
        <w:rPr>
          <w:color w:val="0000FF"/>
        </w:rPr>
        <w:t>NEC-Chunhui Zhu</w:t>
      </w:r>
    </w:p>
    <w:p w14:paraId="4D01984E" w14:textId="77777777" w:rsidR="00BB72D6" w:rsidRDefault="00BB72D6" w:rsidP="008473C1">
      <w:pPr>
        <w:pStyle w:val="FP"/>
        <w:rPr>
          <w:color w:val="0000FF"/>
        </w:rPr>
      </w:pPr>
      <w:r>
        <w:rPr>
          <w:color w:val="0000FF"/>
        </w:rPr>
        <w:t>NEC-Kundan</w:t>
      </w:r>
    </w:p>
    <w:p w14:paraId="24E353A6" w14:textId="77777777" w:rsidR="00BB72D6" w:rsidRDefault="00BB72D6" w:rsidP="008473C1">
      <w:pPr>
        <w:pStyle w:val="FP"/>
        <w:rPr>
          <w:color w:val="0000FF"/>
        </w:rPr>
      </w:pPr>
      <w:r>
        <w:rPr>
          <w:color w:val="0000FF"/>
        </w:rPr>
        <w:t>NIST - Vesh Sharma</w:t>
      </w:r>
    </w:p>
    <w:p w14:paraId="45B9618F" w14:textId="77777777" w:rsidR="00BB72D6" w:rsidRDefault="00BB72D6" w:rsidP="008473C1">
      <w:pPr>
        <w:pStyle w:val="FP"/>
        <w:rPr>
          <w:color w:val="0000FF"/>
        </w:rPr>
      </w:pPr>
      <w:r>
        <w:rPr>
          <w:color w:val="0000FF"/>
        </w:rPr>
        <w:t>Nokia - Georgios</w:t>
      </w:r>
    </w:p>
    <w:p w14:paraId="05E5FB7C" w14:textId="77777777" w:rsidR="00BB72D6" w:rsidRDefault="00BB72D6" w:rsidP="008473C1">
      <w:pPr>
        <w:pStyle w:val="FP"/>
        <w:rPr>
          <w:color w:val="0000FF"/>
        </w:rPr>
      </w:pPr>
      <w:proofErr w:type="spellStart"/>
      <w:r>
        <w:rPr>
          <w:color w:val="0000FF"/>
        </w:rPr>
        <w:t>nokia</w:t>
      </w:r>
      <w:proofErr w:type="spellEnd"/>
      <w:r>
        <w:rPr>
          <w:color w:val="0000FF"/>
        </w:rPr>
        <w:t xml:space="preserve"> - LAURENT THIEBAUT</w:t>
      </w:r>
    </w:p>
    <w:p w14:paraId="48F2B9AA" w14:textId="77777777" w:rsidR="00BB72D6" w:rsidRDefault="00BB72D6" w:rsidP="008473C1">
      <w:pPr>
        <w:pStyle w:val="FP"/>
        <w:rPr>
          <w:color w:val="0000FF"/>
        </w:rPr>
      </w:pPr>
      <w:r>
        <w:rPr>
          <w:color w:val="0000FF"/>
        </w:rPr>
        <w:t xml:space="preserve">Nokia - </w:t>
      </w:r>
      <w:proofErr w:type="spellStart"/>
      <w:r>
        <w:rPr>
          <w:color w:val="0000FF"/>
        </w:rPr>
        <w:t>Lazaros</w:t>
      </w:r>
      <w:proofErr w:type="spellEnd"/>
      <w:r>
        <w:rPr>
          <w:color w:val="0000FF"/>
        </w:rPr>
        <w:t xml:space="preserve"> </w:t>
      </w:r>
      <w:proofErr w:type="spellStart"/>
      <w:r>
        <w:rPr>
          <w:color w:val="0000FF"/>
        </w:rPr>
        <w:t>Gkatzikis</w:t>
      </w:r>
      <w:proofErr w:type="spellEnd"/>
    </w:p>
    <w:p w14:paraId="29985B19" w14:textId="77777777" w:rsidR="00BB72D6" w:rsidRDefault="00BB72D6" w:rsidP="008473C1">
      <w:pPr>
        <w:pStyle w:val="FP"/>
        <w:rPr>
          <w:color w:val="0000FF"/>
        </w:rPr>
      </w:pPr>
      <w:r>
        <w:rPr>
          <w:color w:val="0000FF"/>
        </w:rPr>
        <w:t>Nokia - Saubhagya Baliarsingh</w:t>
      </w:r>
    </w:p>
    <w:p w14:paraId="6EF4E1A5" w14:textId="77777777" w:rsidR="00BB72D6" w:rsidRDefault="00BB72D6" w:rsidP="008473C1">
      <w:pPr>
        <w:pStyle w:val="FP"/>
        <w:rPr>
          <w:color w:val="0000FF"/>
        </w:rPr>
      </w:pPr>
      <w:r>
        <w:rPr>
          <w:color w:val="0000FF"/>
        </w:rPr>
        <w:t>Nokia - Srinivas Garikipati</w:t>
      </w:r>
    </w:p>
    <w:p w14:paraId="659C1D93" w14:textId="77777777" w:rsidR="00BB72D6" w:rsidRDefault="00BB72D6" w:rsidP="008473C1">
      <w:pPr>
        <w:pStyle w:val="FP"/>
        <w:rPr>
          <w:color w:val="0000FF"/>
        </w:rPr>
      </w:pPr>
      <w:r>
        <w:rPr>
          <w:color w:val="0000FF"/>
        </w:rPr>
        <w:t>Nokia - Thomas Belling</w:t>
      </w:r>
    </w:p>
    <w:p w14:paraId="53A475D8" w14:textId="77777777" w:rsidR="00BB72D6" w:rsidRDefault="00BB72D6" w:rsidP="008473C1">
      <w:pPr>
        <w:pStyle w:val="FP"/>
        <w:rPr>
          <w:color w:val="0000FF"/>
        </w:rPr>
      </w:pPr>
      <w:proofErr w:type="spellStart"/>
      <w:r>
        <w:rPr>
          <w:color w:val="0000FF"/>
        </w:rPr>
        <w:t>Nokia_Dongjoo</w:t>
      </w:r>
      <w:proofErr w:type="spellEnd"/>
    </w:p>
    <w:p w14:paraId="150E7E14" w14:textId="77777777" w:rsidR="00BB72D6" w:rsidRDefault="00BB72D6" w:rsidP="008473C1">
      <w:pPr>
        <w:pStyle w:val="FP"/>
        <w:rPr>
          <w:color w:val="0000FF"/>
        </w:rPr>
      </w:pPr>
      <w:proofErr w:type="spellStart"/>
      <w:r>
        <w:rPr>
          <w:color w:val="0000FF"/>
        </w:rPr>
        <w:t>Novamint</w:t>
      </w:r>
      <w:proofErr w:type="spellEnd"/>
      <w:r>
        <w:rPr>
          <w:color w:val="0000FF"/>
        </w:rPr>
        <w:t xml:space="preserve"> - Thierry </w:t>
      </w:r>
      <w:proofErr w:type="spellStart"/>
      <w:r>
        <w:rPr>
          <w:color w:val="0000FF"/>
        </w:rPr>
        <w:t>Bérisot</w:t>
      </w:r>
      <w:proofErr w:type="spellEnd"/>
    </w:p>
    <w:p w14:paraId="01A46337" w14:textId="77777777" w:rsidR="00BB72D6" w:rsidRDefault="00BB72D6" w:rsidP="008473C1">
      <w:pPr>
        <w:pStyle w:val="FP"/>
        <w:rPr>
          <w:color w:val="0000FF"/>
        </w:rPr>
      </w:pPr>
      <w:r>
        <w:rPr>
          <w:color w:val="0000FF"/>
        </w:rPr>
        <w:t>NTT DOCOMO - Jari Mutikainen</w:t>
      </w:r>
    </w:p>
    <w:p w14:paraId="140FC681" w14:textId="77777777" w:rsidR="00BB72D6" w:rsidRDefault="00BB72D6" w:rsidP="008473C1">
      <w:pPr>
        <w:pStyle w:val="FP"/>
        <w:rPr>
          <w:color w:val="0000FF"/>
        </w:rPr>
      </w:pPr>
      <w:r>
        <w:rPr>
          <w:color w:val="0000FF"/>
        </w:rPr>
        <w:t>NTT DOCOMO - Kohei Nozaki</w:t>
      </w:r>
    </w:p>
    <w:p w14:paraId="5836756D" w14:textId="77777777" w:rsidR="00BB72D6" w:rsidRDefault="00BB72D6" w:rsidP="008473C1">
      <w:pPr>
        <w:pStyle w:val="FP"/>
        <w:rPr>
          <w:color w:val="0000FF"/>
        </w:rPr>
      </w:pPr>
      <w:r>
        <w:rPr>
          <w:color w:val="0000FF"/>
        </w:rPr>
        <w:t>NTT DOCOMO - Sushmit Bhattacharjee</w:t>
      </w:r>
    </w:p>
    <w:p w14:paraId="0BD1AA7E" w14:textId="77777777" w:rsidR="00BB72D6" w:rsidRDefault="00BB72D6" w:rsidP="008473C1">
      <w:pPr>
        <w:pStyle w:val="FP"/>
        <w:rPr>
          <w:color w:val="0000FF"/>
        </w:rPr>
      </w:pPr>
      <w:r>
        <w:rPr>
          <w:color w:val="0000FF"/>
        </w:rPr>
        <w:t xml:space="preserve">NTT DOCOMO - </w:t>
      </w:r>
      <w:proofErr w:type="spellStart"/>
      <w:r>
        <w:rPr>
          <w:color w:val="0000FF"/>
        </w:rPr>
        <w:t>Yinhui</w:t>
      </w:r>
      <w:proofErr w:type="spellEnd"/>
      <w:r>
        <w:rPr>
          <w:color w:val="0000FF"/>
        </w:rPr>
        <w:t xml:space="preserve"> Zhao</w:t>
      </w:r>
    </w:p>
    <w:p w14:paraId="0E5ADD97" w14:textId="77777777" w:rsidR="00BB72D6" w:rsidRDefault="00BB72D6" w:rsidP="008473C1">
      <w:pPr>
        <w:pStyle w:val="FP"/>
        <w:rPr>
          <w:color w:val="0000FF"/>
        </w:rPr>
      </w:pPr>
      <w:r>
        <w:rPr>
          <w:color w:val="0000FF"/>
        </w:rPr>
        <w:t>OPPO - Boren Guo</w:t>
      </w:r>
    </w:p>
    <w:p w14:paraId="715249C8" w14:textId="77777777" w:rsidR="00BB72D6" w:rsidRDefault="00BB72D6" w:rsidP="008473C1">
      <w:pPr>
        <w:pStyle w:val="FP"/>
        <w:rPr>
          <w:color w:val="0000FF"/>
        </w:rPr>
      </w:pPr>
      <w:r>
        <w:rPr>
          <w:color w:val="0000FF"/>
        </w:rPr>
        <w:t>OPPO - Changhong</w:t>
      </w:r>
    </w:p>
    <w:p w14:paraId="0BE089AC" w14:textId="77777777" w:rsidR="00BB72D6" w:rsidRDefault="00BB72D6" w:rsidP="008473C1">
      <w:pPr>
        <w:pStyle w:val="FP"/>
        <w:rPr>
          <w:color w:val="0000FF"/>
        </w:rPr>
      </w:pPr>
      <w:r>
        <w:rPr>
          <w:color w:val="0000FF"/>
        </w:rPr>
        <w:t>OPPO - Jingran Chen</w:t>
      </w:r>
    </w:p>
    <w:p w14:paraId="00E50EC3" w14:textId="77777777" w:rsidR="00BB72D6" w:rsidRDefault="00BB72D6" w:rsidP="008473C1">
      <w:pPr>
        <w:pStyle w:val="FP"/>
        <w:rPr>
          <w:color w:val="0000FF"/>
        </w:rPr>
      </w:pPr>
      <w:r>
        <w:rPr>
          <w:color w:val="0000FF"/>
        </w:rPr>
        <w:t>OPPO-Fei</w:t>
      </w:r>
    </w:p>
    <w:p w14:paraId="74A3626C" w14:textId="77777777" w:rsidR="00BB72D6" w:rsidRDefault="00BB72D6" w:rsidP="008473C1">
      <w:pPr>
        <w:pStyle w:val="FP"/>
        <w:rPr>
          <w:color w:val="0000FF"/>
        </w:rPr>
      </w:pPr>
      <w:r>
        <w:rPr>
          <w:color w:val="0000FF"/>
        </w:rPr>
        <w:t>OPPO-Yaxin Wang</w:t>
      </w:r>
    </w:p>
    <w:p w14:paraId="6489CF05" w14:textId="77777777" w:rsidR="00BB72D6" w:rsidRDefault="00BB72D6" w:rsidP="008473C1">
      <w:pPr>
        <w:pStyle w:val="FP"/>
        <w:rPr>
          <w:color w:val="0000FF"/>
        </w:rPr>
      </w:pPr>
      <w:r>
        <w:rPr>
          <w:color w:val="0000FF"/>
        </w:rPr>
        <w:t>Orange - Ouerdia</w:t>
      </w:r>
    </w:p>
    <w:p w14:paraId="151D8053" w14:textId="77777777" w:rsidR="00BB72D6" w:rsidRDefault="00BB72D6" w:rsidP="008473C1">
      <w:pPr>
        <w:pStyle w:val="FP"/>
        <w:rPr>
          <w:color w:val="0000FF"/>
        </w:rPr>
      </w:pPr>
      <w:r>
        <w:rPr>
          <w:color w:val="0000FF"/>
        </w:rPr>
        <w:t>Philips - Walter Dees</w:t>
      </w:r>
    </w:p>
    <w:p w14:paraId="0A8F6440" w14:textId="77777777" w:rsidR="00BB72D6" w:rsidRDefault="00BB72D6" w:rsidP="008473C1">
      <w:pPr>
        <w:pStyle w:val="FP"/>
        <w:rPr>
          <w:color w:val="0000FF"/>
        </w:rPr>
      </w:pPr>
      <w:r>
        <w:rPr>
          <w:color w:val="0000FF"/>
        </w:rPr>
        <w:t>Qualcomm - Hong Cheng</w:t>
      </w:r>
    </w:p>
    <w:p w14:paraId="041D1D74" w14:textId="77777777" w:rsidR="00BB72D6" w:rsidRDefault="00BB72D6" w:rsidP="008473C1">
      <w:pPr>
        <w:pStyle w:val="FP"/>
        <w:rPr>
          <w:color w:val="0000FF"/>
        </w:rPr>
      </w:pPr>
      <w:r>
        <w:rPr>
          <w:color w:val="0000FF"/>
        </w:rPr>
        <w:t>Qualcomm - Juan Zhang</w:t>
      </w:r>
    </w:p>
    <w:p w14:paraId="49499B80" w14:textId="77777777" w:rsidR="00BB72D6" w:rsidRDefault="00BB72D6" w:rsidP="008473C1">
      <w:pPr>
        <w:pStyle w:val="FP"/>
        <w:rPr>
          <w:color w:val="0000FF"/>
        </w:rPr>
      </w:pPr>
      <w:r>
        <w:rPr>
          <w:color w:val="0000FF"/>
        </w:rPr>
        <w:t>Qualcomm - Kenny Zhang</w:t>
      </w:r>
    </w:p>
    <w:p w14:paraId="3E5FF3B1" w14:textId="77777777" w:rsidR="00BB72D6" w:rsidRDefault="00BB72D6" w:rsidP="008473C1">
      <w:pPr>
        <w:pStyle w:val="FP"/>
        <w:rPr>
          <w:color w:val="0000FF"/>
        </w:rPr>
      </w:pPr>
      <w:r>
        <w:rPr>
          <w:color w:val="0000FF"/>
        </w:rPr>
        <w:t>Qualcomm - Sebastian Speicher</w:t>
      </w:r>
    </w:p>
    <w:p w14:paraId="6C712C5A" w14:textId="77777777" w:rsidR="00BB72D6" w:rsidRDefault="00BB72D6" w:rsidP="008473C1">
      <w:pPr>
        <w:pStyle w:val="FP"/>
        <w:rPr>
          <w:color w:val="0000FF"/>
        </w:rPr>
      </w:pPr>
      <w:r>
        <w:rPr>
          <w:color w:val="0000FF"/>
        </w:rPr>
        <w:t>SA2 VC - Wanqiang</w:t>
      </w:r>
    </w:p>
    <w:p w14:paraId="676305AD" w14:textId="77777777" w:rsidR="00BB72D6" w:rsidRDefault="00BB72D6" w:rsidP="008473C1">
      <w:pPr>
        <w:pStyle w:val="FP"/>
        <w:rPr>
          <w:color w:val="0000FF"/>
        </w:rPr>
      </w:pPr>
      <w:r>
        <w:rPr>
          <w:color w:val="0000FF"/>
        </w:rPr>
        <w:t>Samsung - Andy Bennett</w:t>
      </w:r>
    </w:p>
    <w:p w14:paraId="4160AF70" w14:textId="77777777" w:rsidR="00BB72D6" w:rsidRDefault="00BB72D6" w:rsidP="008473C1">
      <w:pPr>
        <w:pStyle w:val="FP"/>
        <w:rPr>
          <w:color w:val="0000FF"/>
        </w:rPr>
      </w:pPr>
      <w:r>
        <w:rPr>
          <w:color w:val="0000FF"/>
        </w:rPr>
        <w:t>Samsung - Ashok</w:t>
      </w:r>
    </w:p>
    <w:p w14:paraId="2312E1F3" w14:textId="77777777" w:rsidR="00BB72D6" w:rsidRDefault="00BB72D6" w:rsidP="008473C1">
      <w:pPr>
        <w:pStyle w:val="FP"/>
        <w:rPr>
          <w:color w:val="0000FF"/>
        </w:rPr>
      </w:pPr>
      <w:r>
        <w:rPr>
          <w:color w:val="0000FF"/>
        </w:rPr>
        <w:t>Samsung - Hyesung Kim</w:t>
      </w:r>
    </w:p>
    <w:p w14:paraId="207841B1" w14:textId="77777777" w:rsidR="00BB72D6" w:rsidRDefault="00BB72D6" w:rsidP="008473C1">
      <w:pPr>
        <w:pStyle w:val="FP"/>
        <w:rPr>
          <w:color w:val="0000FF"/>
        </w:rPr>
      </w:pPr>
      <w:r>
        <w:rPr>
          <w:color w:val="0000FF"/>
        </w:rPr>
        <w:t>Samsung - Jicheol Lee</w:t>
      </w:r>
    </w:p>
    <w:p w14:paraId="11E36F79" w14:textId="77777777" w:rsidR="00BB72D6" w:rsidRDefault="00BB72D6" w:rsidP="008473C1">
      <w:pPr>
        <w:pStyle w:val="FP"/>
        <w:rPr>
          <w:color w:val="0000FF"/>
        </w:rPr>
      </w:pPr>
      <w:r>
        <w:rPr>
          <w:color w:val="0000FF"/>
        </w:rPr>
        <w:t>Samsung - Lalith</w:t>
      </w:r>
    </w:p>
    <w:p w14:paraId="18E205EF" w14:textId="77777777" w:rsidR="00BB72D6" w:rsidRDefault="00BB72D6" w:rsidP="008473C1">
      <w:pPr>
        <w:pStyle w:val="FP"/>
        <w:rPr>
          <w:color w:val="0000FF"/>
        </w:rPr>
      </w:pPr>
      <w:r>
        <w:rPr>
          <w:color w:val="0000FF"/>
        </w:rPr>
        <w:t>Samsung - Naman</w:t>
      </w:r>
    </w:p>
    <w:p w14:paraId="508007C4" w14:textId="77777777" w:rsidR="00BB72D6" w:rsidRDefault="00BB72D6" w:rsidP="008473C1">
      <w:pPr>
        <w:pStyle w:val="FP"/>
        <w:rPr>
          <w:color w:val="0000FF"/>
        </w:rPr>
      </w:pPr>
      <w:r>
        <w:rPr>
          <w:color w:val="0000FF"/>
        </w:rPr>
        <w:t>Samsung - Sang-Jun Moon</w:t>
      </w:r>
    </w:p>
    <w:p w14:paraId="31D91CAB" w14:textId="77777777" w:rsidR="00BB72D6" w:rsidRDefault="00BB72D6" w:rsidP="008473C1">
      <w:pPr>
        <w:pStyle w:val="FP"/>
        <w:rPr>
          <w:color w:val="0000FF"/>
        </w:rPr>
      </w:pPr>
      <w:r>
        <w:rPr>
          <w:color w:val="0000FF"/>
        </w:rPr>
        <w:t>Samsung - Tingyu Xin</w:t>
      </w:r>
    </w:p>
    <w:p w14:paraId="7C8CFF55" w14:textId="77777777" w:rsidR="00BB72D6" w:rsidRDefault="00BB72D6" w:rsidP="008473C1">
      <w:pPr>
        <w:pStyle w:val="FP"/>
        <w:rPr>
          <w:color w:val="0000FF"/>
        </w:rPr>
      </w:pPr>
      <w:r>
        <w:rPr>
          <w:color w:val="0000FF"/>
        </w:rPr>
        <w:t>Samsung-Youngkyo</w:t>
      </w:r>
    </w:p>
    <w:p w14:paraId="6957D868" w14:textId="77777777" w:rsidR="00BB72D6" w:rsidRDefault="00BB72D6" w:rsidP="008473C1">
      <w:pPr>
        <w:pStyle w:val="FP"/>
        <w:rPr>
          <w:color w:val="0000FF"/>
        </w:rPr>
      </w:pPr>
      <w:r>
        <w:rPr>
          <w:color w:val="0000FF"/>
        </w:rPr>
        <w:t>Siemens - Ling Zhang</w:t>
      </w:r>
    </w:p>
    <w:p w14:paraId="6B4E6C47" w14:textId="77777777" w:rsidR="00BB72D6" w:rsidRDefault="00BB72D6" w:rsidP="008473C1">
      <w:pPr>
        <w:pStyle w:val="FP"/>
        <w:rPr>
          <w:color w:val="0000FF"/>
        </w:rPr>
      </w:pPr>
      <w:r>
        <w:rPr>
          <w:color w:val="0000FF"/>
        </w:rPr>
        <w:t>Sony - Lars Nord</w:t>
      </w:r>
    </w:p>
    <w:p w14:paraId="2BB51491" w14:textId="77777777" w:rsidR="00BB72D6" w:rsidRDefault="00BB72D6" w:rsidP="008473C1">
      <w:pPr>
        <w:pStyle w:val="FP"/>
        <w:rPr>
          <w:color w:val="0000FF"/>
        </w:rPr>
      </w:pPr>
      <w:r>
        <w:rPr>
          <w:color w:val="0000FF"/>
        </w:rPr>
        <w:t xml:space="preserve">Sony - Svante </w:t>
      </w:r>
      <w:proofErr w:type="spellStart"/>
      <w:r>
        <w:rPr>
          <w:color w:val="0000FF"/>
        </w:rPr>
        <w:t>Alnås</w:t>
      </w:r>
      <w:proofErr w:type="spellEnd"/>
    </w:p>
    <w:p w14:paraId="0151E2E7" w14:textId="77777777" w:rsidR="00BB72D6" w:rsidRDefault="00BB72D6" w:rsidP="008473C1">
      <w:pPr>
        <w:pStyle w:val="FP"/>
        <w:rPr>
          <w:color w:val="0000FF"/>
        </w:rPr>
      </w:pPr>
      <w:proofErr w:type="spellStart"/>
      <w:r>
        <w:rPr>
          <w:color w:val="0000FF"/>
        </w:rPr>
        <w:t>Spreadtrum</w:t>
      </w:r>
      <w:proofErr w:type="spellEnd"/>
      <w:r>
        <w:rPr>
          <w:color w:val="0000FF"/>
        </w:rPr>
        <w:t xml:space="preserve"> - Lufeng Han</w:t>
      </w:r>
    </w:p>
    <w:p w14:paraId="1BFB38EE" w14:textId="77777777" w:rsidR="00BB72D6" w:rsidRDefault="00BB72D6" w:rsidP="008473C1">
      <w:pPr>
        <w:pStyle w:val="FP"/>
        <w:rPr>
          <w:color w:val="0000FF"/>
        </w:rPr>
      </w:pPr>
      <w:r>
        <w:rPr>
          <w:color w:val="0000FF"/>
        </w:rPr>
        <w:t>Telefonica - Jesus Martin</w:t>
      </w:r>
    </w:p>
    <w:p w14:paraId="619D9011" w14:textId="77777777" w:rsidR="00BB72D6" w:rsidRDefault="00BB72D6" w:rsidP="008473C1">
      <w:pPr>
        <w:pStyle w:val="FP"/>
        <w:rPr>
          <w:color w:val="0000FF"/>
        </w:rPr>
      </w:pPr>
      <w:r>
        <w:rPr>
          <w:color w:val="0000FF"/>
        </w:rPr>
        <w:t>Tencent-Lei</w:t>
      </w:r>
    </w:p>
    <w:p w14:paraId="21A43F8F" w14:textId="77777777" w:rsidR="00BB72D6" w:rsidRDefault="00BB72D6" w:rsidP="008473C1">
      <w:pPr>
        <w:pStyle w:val="FP"/>
        <w:rPr>
          <w:color w:val="0000FF"/>
        </w:rPr>
      </w:pPr>
      <w:r>
        <w:rPr>
          <w:color w:val="0000FF"/>
        </w:rPr>
        <w:t>Tianqi Xing-China Unicom</w:t>
      </w:r>
    </w:p>
    <w:p w14:paraId="351B18AF" w14:textId="77777777" w:rsidR="00BB72D6" w:rsidRDefault="00BB72D6" w:rsidP="008473C1">
      <w:pPr>
        <w:pStyle w:val="FP"/>
        <w:rPr>
          <w:color w:val="0000FF"/>
        </w:rPr>
      </w:pPr>
      <w:r>
        <w:rPr>
          <w:color w:val="0000FF"/>
        </w:rPr>
        <w:t>T-Mobile USA - Serge Manning</w:t>
      </w:r>
    </w:p>
    <w:p w14:paraId="38A79A11" w14:textId="77777777" w:rsidR="00BB72D6" w:rsidRDefault="00BB72D6" w:rsidP="008473C1">
      <w:pPr>
        <w:pStyle w:val="FP"/>
        <w:rPr>
          <w:color w:val="0000FF"/>
        </w:rPr>
      </w:pPr>
      <w:r>
        <w:rPr>
          <w:color w:val="0000FF"/>
        </w:rPr>
        <w:t>TMUS - Chris Joul</w:t>
      </w:r>
    </w:p>
    <w:p w14:paraId="567B09FA" w14:textId="77777777" w:rsidR="00BB72D6" w:rsidRDefault="00BB72D6" w:rsidP="008473C1">
      <w:pPr>
        <w:pStyle w:val="FP"/>
        <w:rPr>
          <w:color w:val="0000FF"/>
        </w:rPr>
      </w:pPr>
      <w:r>
        <w:rPr>
          <w:color w:val="0000FF"/>
        </w:rPr>
        <w:t>Uri Baniel (Oracle)</w:t>
      </w:r>
    </w:p>
    <w:p w14:paraId="6B7778EE" w14:textId="77777777" w:rsidR="00BB72D6" w:rsidRDefault="00BB72D6" w:rsidP="008473C1">
      <w:pPr>
        <w:pStyle w:val="FP"/>
        <w:rPr>
          <w:color w:val="0000FF"/>
        </w:rPr>
      </w:pPr>
      <w:r>
        <w:rPr>
          <w:color w:val="0000FF"/>
        </w:rPr>
        <w:lastRenderedPageBreak/>
        <w:t>Verizon - Egemen Cetinkaya</w:t>
      </w:r>
    </w:p>
    <w:p w14:paraId="4E9286D1" w14:textId="77777777" w:rsidR="00BB72D6" w:rsidRDefault="00BB72D6" w:rsidP="008473C1">
      <w:pPr>
        <w:pStyle w:val="FP"/>
        <w:rPr>
          <w:color w:val="0000FF"/>
        </w:rPr>
      </w:pPr>
      <w:r>
        <w:rPr>
          <w:color w:val="0000FF"/>
        </w:rPr>
        <w:t xml:space="preserve">vivo - </w:t>
      </w:r>
      <w:proofErr w:type="spellStart"/>
      <w:r>
        <w:rPr>
          <w:color w:val="0000FF"/>
        </w:rPr>
        <w:t>xiaobo</w:t>
      </w:r>
      <w:proofErr w:type="spellEnd"/>
    </w:p>
    <w:p w14:paraId="6054A897" w14:textId="77777777" w:rsidR="00BB72D6" w:rsidRDefault="00BB72D6" w:rsidP="008473C1">
      <w:pPr>
        <w:pStyle w:val="FP"/>
        <w:rPr>
          <w:color w:val="0000FF"/>
        </w:rPr>
      </w:pPr>
      <w:r>
        <w:rPr>
          <w:color w:val="0000FF"/>
        </w:rPr>
        <w:t>vivo- Zhuoyun Zhang</w:t>
      </w:r>
    </w:p>
    <w:p w14:paraId="370E082C" w14:textId="77777777" w:rsidR="00BB72D6" w:rsidRDefault="00BB72D6" w:rsidP="008473C1">
      <w:pPr>
        <w:pStyle w:val="FP"/>
        <w:rPr>
          <w:color w:val="0000FF"/>
        </w:rPr>
      </w:pPr>
      <w:r>
        <w:rPr>
          <w:color w:val="0000FF"/>
        </w:rPr>
        <w:t>vivo-Vivian</w:t>
      </w:r>
    </w:p>
    <w:p w14:paraId="5F68026C" w14:textId="77777777" w:rsidR="00BB72D6" w:rsidRDefault="00BB72D6" w:rsidP="008473C1">
      <w:pPr>
        <w:pStyle w:val="FP"/>
        <w:rPr>
          <w:color w:val="0000FF"/>
        </w:rPr>
      </w:pPr>
      <w:r>
        <w:rPr>
          <w:color w:val="0000FF"/>
        </w:rPr>
        <w:t>vivo-Wen Wang</w:t>
      </w:r>
    </w:p>
    <w:p w14:paraId="74FE5719" w14:textId="77777777" w:rsidR="00BB72D6" w:rsidRDefault="00BB72D6" w:rsidP="008473C1">
      <w:pPr>
        <w:pStyle w:val="FP"/>
        <w:rPr>
          <w:color w:val="0000FF"/>
        </w:rPr>
      </w:pPr>
      <w:r>
        <w:rPr>
          <w:color w:val="0000FF"/>
        </w:rPr>
        <w:t>vivo-xiaowan</w:t>
      </w:r>
    </w:p>
    <w:p w14:paraId="735B438B" w14:textId="77777777" w:rsidR="00BB72D6" w:rsidRDefault="00BB72D6" w:rsidP="008473C1">
      <w:pPr>
        <w:pStyle w:val="FP"/>
        <w:rPr>
          <w:color w:val="0000FF"/>
        </w:rPr>
      </w:pPr>
      <w:r>
        <w:rPr>
          <w:color w:val="0000FF"/>
        </w:rPr>
        <w:t>Vodafone, Chris Pudney</w:t>
      </w:r>
    </w:p>
    <w:p w14:paraId="698180F2" w14:textId="77777777" w:rsidR="00BB72D6" w:rsidRDefault="00BB72D6" w:rsidP="008473C1">
      <w:pPr>
        <w:pStyle w:val="FP"/>
        <w:rPr>
          <w:color w:val="0000FF"/>
        </w:rPr>
      </w:pPr>
      <w:r>
        <w:rPr>
          <w:color w:val="0000FF"/>
        </w:rPr>
        <w:t>Xiaomi-Tingfang Tang</w:t>
      </w:r>
    </w:p>
    <w:p w14:paraId="3B7C4441" w14:textId="77777777" w:rsidR="00BB72D6" w:rsidRDefault="00BB72D6" w:rsidP="008473C1">
      <w:pPr>
        <w:pStyle w:val="FP"/>
        <w:rPr>
          <w:color w:val="0000FF"/>
        </w:rPr>
      </w:pPr>
      <w:r>
        <w:rPr>
          <w:color w:val="0000FF"/>
        </w:rPr>
        <w:t>Xiaomi-Yuxin</w:t>
      </w:r>
    </w:p>
    <w:p w14:paraId="7D45BE81" w14:textId="77777777" w:rsidR="00BB72D6" w:rsidRDefault="00BB72D6" w:rsidP="008473C1">
      <w:pPr>
        <w:pStyle w:val="FP"/>
        <w:rPr>
          <w:color w:val="0000FF"/>
        </w:rPr>
      </w:pPr>
      <w:r>
        <w:rPr>
          <w:color w:val="0000FF"/>
        </w:rPr>
        <w:t>Zhang Fu (Huawei)</w:t>
      </w:r>
    </w:p>
    <w:p w14:paraId="5E2984D9" w14:textId="77777777" w:rsidR="00BB72D6" w:rsidRDefault="00BB72D6" w:rsidP="008473C1">
      <w:pPr>
        <w:pStyle w:val="FP"/>
        <w:rPr>
          <w:color w:val="0000FF"/>
        </w:rPr>
      </w:pPr>
      <w:r>
        <w:rPr>
          <w:color w:val="0000FF"/>
        </w:rPr>
        <w:t>ZTE - Hao Dong</w:t>
      </w:r>
    </w:p>
    <w:p w14:paraId="4B00BB5C" w14:textId="77777777" w:rsidR="00BB72D6" w:rsidRDefault="00BB72D6" w:rsidP="008473C1">
      <w:pPr>
        <w:pStyle w:val="FP"/>
        <w:rPr>
          <w:color w:val="0000FF"/>
        </w:rPr>
      </w:pPr>
      <w:r>
        <w:rPr>
          <w:color w:val="0000FF"/>
        </w:rPr>
        <w:t>ZTE - Yuang</w:t>
      </w:r>
    </w:p>
    <w:p w14:paraId="593EF588" w14:textId="77777777" w:rsidR="00BB72D6" w:rsidRDefault="00BB72D6" w:rsidP="008473C1">
      <w:pPr>
        <w:pStyle w:val="FP"/>
        <w:rPr>
          <w:color w:val="0000FF"/>
        </w:rPr>
      </w:pPr>
      <w:r>
        <w:rPr>
          <w:color w:val="0000FF"/>
        </w:rPr>
        <w:t xml:space="preserve">ZTE - </w:t>
      </w:r>
      <w:proofErr w:type="spellStart"/>
      <w:r>
        <w:rPr>
          <w:color w:val="0000FF"/>
        </w:rPr>
        <w:t>zhendong</w:t>
      </w:r>
      <w:proofErr w:type="spellEnd"/>
    </w:p>
    <w:p w14:paraId="3C8D9652" w14:textId="77777777" w:rsidR="00BB72D6" w:rsidRDefault="00BB72D6" w:rsidP="008473C1">
      <w:pPr>
        <w:pStyle w:val="FP"/>
        <w:rPr>
          <w:color w:val="0000FF"/>
        </w:rPr>
      </w:pPr>
      <w:r>
        <w:rPr>
          <w:color w:val="0000FF"/>
        </w:rPr>
        <w:t>ZTE-Jinguo</w:t>
      </w:r>
    </w:p>
    <w:p w14:paraId="682E5CFD" w14:textId="77777777" w:rsidR="00BB72D6" w:rsidRDefault="00BB72D6" w:rsidP="008473C1">
      <w:pPr>
        <w:pStyle w:val="FP"/>
        <w:rPr>
          <w:color w:val="0000FF"/>
        </w:rPr>
      </w:pPr>
      <w:r>
        <w:rPr>
          <w:color w:val="0000FF"/>
        </w:rPr>
        <w:t>ZTE-</w:t>
      </w:r>
      <w:proofErr w:type="spellStart"/>
      <w:r>
        <w:rPr>
          <w:color w:val="0000FF"/>
        </w:rPr>
        <w:t>Yiting</w:t>
      </w:r>
      <w:proofErr w:type="spellEnd"/>
    </w:p>
    <w:p w14:paraId="08BD8FF4" w14:textId="01A72DC0" w:rsidR="007E1A46" w:rsidRPr="00F00347" w:rsidRDefault="007E1A46" w:rsidP="00CD73EC">
      <w:pPr>
        <w:pStyle w:val="FP"/>
      </w:pPr>
    </w:p>
    <w:p w14:paraId="36FA659A" w14:textId="37BA8C69" w:rsidR="00CD73EC" w:rsidRDefault="009908F5" w:rsidP="00745058">
      <w:r>
        <w:t>Andy Bennett</w:t>
      </w:r>
      <w:r w:rsidR="00745058">
        <w:t xml:space="preserve"> (SA WG2 Chair) chaired the conference call. Notes were taken by Maurice Pope (MCC).</w:t>
      </w:r>
    </w:p>
    <w:p w14:paraId="6201D574" w14:textId="35D1903C" w:rsidR="00485280" w:rsidRPr="00485280" w:rsidRDefault="00485280" w:rsidP="00745058">
      <w:pPr>
        <w:rPr>
          <w:b/>
          <w:bCs/>
        </w:rPr>
      </w:pPr>
      <w:r w:rsidRPr="00485280">
        <w:rPr>
          <w:b/>
          <w:bCs/>
        </w:rPr>
        <w:t xml:space="preserve">The IPR call and Antitrust policy Reminders are </w:t>
      </w:r>
      <w:r w:rsidR="001F3BCE">
        <w:rPr>
          <w:b/>
          <w:bCs/>
        </w:rPr>
        <w:t xml:space="preserve">also </w:t>
      </w:r>
      <w:r>
        <w:rPr>
          <w:b/>
          <w:bCs/>
        </w:rPr>
        <w:t>provided</w:t>
      </w:r>
      <w:r w:rsidRPr="00485280">
        <w:rPr>
          <w:b/>
          <w:bCs/>
        </w:rPr>
        <w:t xml:space="preserve"> the Chair Notes for this </w:t>
      </w:r>
      <w:r>
        <w:rPr>
          <w:b/>
          <w:bCs/>
        </w:rPr>
        <w:t>e-</w:t>
      </w:r>
      <w:r w:rsidRPr="00485280">
        <w:rPr>
          <w:b/>
          <w:bCs/>
        </w:rPr>
        <w:t>meeting.</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1602BF71" w14:textId="77777777" w:rsidR="009908F5" w:rsidRDefault="009908F5" w:rsidP="009908F5">
      <w:pPr>
        <w:pStyle w:val="Heading1"/>
      </w:pPr>
      <w:r>
        <w:t>0</w:t>
      </w:r>
      <w:r>
        <w:tab/>
        <w:t>Opening of the Conference Call</w:t>
      </w:r>
    </w:p>
    <w:p w14:paraId="02771903" w14:textId="5A3426B8" w:rsidR="009908F5" w:rsidRDefault="009908F5" w:rsidP="009908F5">
      <w:pPr>
        <w:rPr>
          <w:lang w:eastAsia="en-US"/>
        </w:rPr>
      </w:pPr>
      <w:r>
        <w:rPr>
          <w:lang w:eastAsia="en-US"/>
        </w:rPr>
        <w:t>The SA</w:t>
      </w:r>
      <w:r w:rsidR="001F3BCE">
        <w:rPr>
          <w:lang w:eastAsia="en-US"/>
        </w:rPr>
        <w:t> </w:t>
      </w:r>
      <w:r>
        <w:rPr>
          <w:lang w:eastAsia="en-US"/>
        </w:rPr>
        <w:t>WG2 Chair welcomed delegates to the conference call and indicated that this CC will</w:t>
      </w:r>
      <w:r w:rsidR="007C3FFB">
        <w:rPr>
          <w:lang w:eastAsia="en-US"/>
        </w:rPr>
        <w:t xml:space="preserve"> handle any necessary show of hands topics and other items that would benefit from discussion during the CC</w:t>
      </w:r>
      <w:r>
        <w:rPr>
          <w:lang w:eastAsia="en-US"/>
        </w:rPr>
        <w:t>.</w:t>
      </w:r>
    </w:p>
    <w:p w14:paraId="5ED4A778" w14:textId="77777777" w:rsidR="001F3BCE" w:rsidRDefault="001F3BCE" w:rsidP="001F3BCE">
      <w:pPr>
        <w:rPr>
          <w:lang w:eastAsia="en-US"/>
        </w:rPr>
      </w:pPr>
      <w:bookmarkStart w:id="0" w:name="_Toc152147058"/>
    </w:p>
    <w:p w14:paraId="37CFF7BF" w14:textId="77777777" w:rsidR="001F3BCE" w:rsidRDefault="001F3BCE" w:rsidP="001F3BCE">
      <w:pPr>
        <w:pStyle w:val="Heading3"/>
      </w:pPr>
      <w:r>
        <w:t>IPR call reminder:</w:t>
      </w:r>
      <w:bookmarkEnd w:id="0"/>
    </w:p>
    <w:p w14:paraId="406027B7" w14:textId="77777777" w:rsidR="001F3BCE" w:rsidRDefault="001F3BCE" w:rsidP="001F3BCE">
      <w:pPr>
        <w:keepNext/>
        <w:pBdr>
          <w:top w:val="single" w:sz="4" w:space="1" w:color="auto"/>
          <w:left w:val="single" w:sz="4" w:space="4" w:color="auto"/>
          <w:bottom w:val="single" w:sz="4" w:space="1" w:color="auto"/>
          <w:right w:val="single" w:sz="4" w:space="4" w:color="auto"/>
        </w:pBdr>
        <w:shd w:val="clear" w:color="auto" w:fill="CCC0D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43E067CE" w14:textId="77777777" w:rsidR="001F3BCE" w:rsidRDefault="001F3BCE" w:rsidP="001F3BCE">
      <w:pPr>
        <w:keepNext/>
        <w:pBdr>
          <w:top w:val="single" w:sz="4" w:space="1" w:color="auto"/>
          <w:left w:val="single" w:sz="4" w:space="4" w:color="auto"/>
          <w:bottom w:val="single" w:sz="4" w:space="1" w:color="auto"/>
          <w:right w:val="single" w:sz="4" w:space="4" w:color="auto"/>
        </w:pBdr>
        <w:shd w:val="clear" w:color="auto" w:fill="CCC0D9" w:themeFill="accent4" w:themeFillTint="66"/>
      </w:pPr>
      <w:r>
        <w:t>Delegates are asked to take note that they are thereby invited:</w:t>
      </w:r>
    </w:p>
    <w:p w14:paraId="12FB18E3" w14:textId="77777777" w:rsidR="001F3BCE" w:rsidRDefault="001F3BCE" w:rsidP="001F3BCE">
      <w:pPr>
        <w:keepNext/>
        <w:pBdr>
          <w:top w:val="single" w:sz="4" w:space="1" w:color="auto"/>
          <w:left w:val="single" w:sz="4" w:space="4" w:color="auto"/>
          <w:bottom w:val="single" w:sz="4" w:space="1" w:color="auto"/>
          <w:right w:val="single" w:sz="4" w:space="4" w:color="auto"/>
        </w:pBdr>
        <w:shd w:val="clear" w:color="auto" w:fill="CCC0D9" w:themeFill="accent4" w:themeFillTint="66"/>
        <w:ind w:left="567" w:hanging="567"/>
      </w:pPr>
      <w:r>
        <w:t>-</w:t>
      </w:r>
      <w:r>
        <w:tab/>
        <w:t>to investigate whether their organization or any other organization owns IPRs which are, or are likely to become Essential in respect of the work of 3GPP.</w:t>
      </w:r>
    </w:p>
    <w:p w14:paraId="45F68824" w14:textId="77777777" w:rsidR="001F3BCE" w:rsidRDefault="001F3BCE" w:rsidP="001F3BCE">
      <w:pPr>
        <w:keepNext/>
        <w:pBdr>
          <w:top w:val="single" w:sz="4" w:space="1" w:color="auto"/>
          <w:left w:val="single" w:sz="4" w:space="4" w:color="auto"/>
          <w:bottom w:val="single" w:sz="4" w:space="1" w:color="auto"/>
          <w:right w:val="single" w:sz="4" w:space="4" w:color="auto"/>
        </w:pBdr>
        <w:shd w:val="clear" w:color="auto" w:fill="CCC0D9" w:themeFill="accent4" w:themeFillTint="66"/>
        <w:ind w:left="567" w:hanging="567"/>
      </w:pPr>
      <w:r>
        <w:t>-</w:t>
      </w:r>
      <w:r>
        <w:tab/>
        <w:t>to notify their respective Organizational Partners of all potential IPRs, e.g., for ETSI, by means of the IPR Information Statement and the Licensing declaration forms"</w:t>
      </w:r>
    </w:p>
    <w:p w14:paraId="1DD1B874" w14:textId="77777777" w:rsidR="001F3BCE" w:rsidRDefault="001F3BCE" w:rsidP="001F3BCE">
      <w:pPr>
        <w:pStyle w:val="Heading3"/>
      </w:pPr>
      <w:bookmarkStart w:id="1" w:name="_Toc152147059"/>
      <w:r>
        <w:t>Antitrust policy Reminder:</w:t>
      </w:r>
      <w:bookmarkEnd w:id="1"/>
    </w:p>
    <w:p w14:paraId="6A98FE63" w14:textId="74DF3467" w:rsidR="00E853AB" w:rsidRDefault="00E853AB" w:rsidP="001F3BCE">
      <w:pPr>
        <w:keepNext/>
        <w:pBdr>
          <w:top w:val="single" w:sz="4" w:space="1" w:color="auto"/>
          <w:left w:val="single" w:sz="4" w:space="4" w:color="auto"/>
          <w:bottom w:val="single" w:sz="4" w:space="1" w:color="auto"/>
          <w:right w:val="single" w:sz="4" w:space="4" w:color="auto"/>
        </w:pBdr>
        <w:shd w:val="clear" w:color="auto" w:fill="B6DDE8" w:themeFill="accent5" w:themeFillTint="66"/>
      </w:pPr>
      <w: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399FDD13" w14:textId="77777777" w:rsidR="00E853AB" w:rsidRDefault="00E853AB" w:rsidP="001F3BCE">
      <w:pPr>
        <w:keepNext/>
        <w:pBdr>
          <w:top w:val="single" w:sz="4" w:space="1" w:color="auto"/>
          <w:left w:val="single" w:sz="4" w:space="4" w:color="auto"/>
          <w:bottom w:val="single" w:sz="4" w:space="1" w:color="auto"/>
          <w:right w:val="single" w:sz="4" w:space="4" w:color="auto"/>
        </w:pBdr>
        <w:shd w:val="clear" w:color="auto" w:fill="B6DDE8" w:themeFill="accent5" w:themeFillTint="66"/>
      </w:pPr>
      <w:r>
        <w:t>The leadership shall conduct the present meeting with impartiality and in the interests of 3GPP.</w:t>
      </w:r>
    </w:p>
    <w:p w14:paraId="511F65A3" w14:textId="418E4F3D" w:rsidR="001F3BCE" w:rsidRDefault="00E853AB" w:rsidP="001F3BCE">
      <w:pPr>
        <w:keepNext/>
        <w:pBdr>
          <w:top w:val="single" w:sz="4" w:space="1" w:color="auto"/>
          <w:left w:val="single" w:sz="4" w:space="4" w:color="auto"/>
          <w:bottom w:val="single" w:sz="4" w:space="1" w:color="auto"/>
          <w:right w:val="single" w:sz="4" w:space="4" w:color="auto"/>
        </w:pBdr>
        <w:shd w:val="clear" w:color="auto" w:fill="B6DDE8" w:themeFill="accent5" w:themeFillTint="66"/>
      </w:pPr>
      <w:r>
        <w:t>Furthermore, I would like to remind you that timely submission of work items in advance of TSG/WG/SWG meetings is important to allow for full and fair consideration of such matters.”</w:t>
      </w:r>
    </w:p>
    <w:p w14:paraId="3C8AFE0C" w14:textId="77777777" w:rsidR="001F3BCE" w:rsidRDefault="001F3BCE" w:rsidP="001F3BCE"/>
    <w:p w14:paraId="4506D03D" w14:textId="77777777" w:rsidR="007C3FFB" w:rsidRDefault="00357EC1" w:rsidP="00357EC1">
      <w:pPr>
        <w:pStyle w:val="Heading1"/>
      </w:pPr>
      <w:r>
        <w:t>1</w:t>
      </w:r>
      <w:r>
        <w:tab/>
      </w:r>
      <w:r w:rsidR="007C3FFB">
        <w:t>Show of Hands items (if required)</w:t>
      </w:r>
    </w:p>
    <w:p w14:paraId="0A304600" w14:textId="0F3C4E4D" w:rsidR="000630D6" w:rsidRPr="000630D6" w:rsidRDefault="000630D6" w:rsidP="000630D6">
      <w:pPr>
        <w:rPr>
          <w:b/>
          <w:bCs/>
        </w:rPr>
      </w:pPr>
      <w:r w:rsidRPr="000630D6">
        <w:rPr>
          <w:b/>
          <w:bCs/>
        </w:rPr>
        <w:t>Progress check</w:t>
      </w:r>
      <w:r>
        <w:rPr>
          <w:b/>
          <w:bCs/>
        </w:rPr>
        <w:t xml:space="preserve"> since CC#2</w:t>
      </w:r>
      <w:r w:rsidRPr="000630D6">
        <w:rPr>
          <w:b/>
          <w:bCs/>
        </w:rPr>
        <w:t>:</w:t>
      </w:r>
    </w:p>
    <w:p w14:paraId="78FA14CF" w14:textId="77777777" w:rsidR="000630D6" w:rsidRPr="00BB72D6" w:rsidRDefault="00000000" w:rsidP="000630D6">
      <w:pPr>
        <w:rPr>
          <w:lang w:eastAsia="en-US"/>
        </w:rPr>
      </w:pPr>
      <w:hyperlink r:id="rId8" w:history="1">
        <w:r w:rsidR="000630D6" w:rsidRPr="00BB72D6">
          <w:rPr>
            <w:rStyle w:val="Hyperlink"/>
            <w:lang w:eastAsia="en-US"/>
          </w:rPr>
          <w:t>SA2#166-AHe Ambient IoT SoH_v2.pptx</w:t>
        </w:r>
      </w:hyperlink>
    </w:p>
    <w:p w14:paraId="2CFD4CDA" w14:textId="3F1C1740" w:rsidR="000630D6" w:rsidRDefault="000630D6" w:rsidP="000630D6">
      <w:r w:rsidRPr="000630D6">
        <w:t>The SA WG2 Vice C</w:t>
      </w:r>
      <w:r>
        <w:t>hair (Huawei) reported that there were still concerns</w:t>
      </w:r>
      <w:r w:rsidR="001E63CC">
        <w:t xml:space="preserve"> and less support for</w:t>
      </w:r>
      <w:r>
        <w:t xml:space="preserve"> Option </w:t>
      </w:r>
      <w:r w:rsidR="001E63CC">
        <w:t>1.</w:t>
      </w:r>
    </w:p>
    <w:p w14:paraId="2DEE5C81" w14:textId="357C26B1" w:rsidR="000630D6" w:rsidRDefault="00AB345E" w:rsidP="000630D6">
      <w:r w:rsidRPr="00AB345E">
        <w:rPr>
          <w:color w:val="0000FF"/>
        </w:rPr>
        <w:t>S2-2500374r02</w:t>
      </w:r>
      <w:r>
        <w:t xml:space="preserve"> removes the temporary disabling and enabling</w:t>
      </w:r>
      <w:r w:rsidR="000630D6">
        <w:t>. Ericsson could not accept this and suggested continuing discussions to finalize this in the February meeting.</w:t>
      </w:r>
    </w:p>
    <w:p w14:paraId="2B925E8B" w14:textId="3D572BEB" w:rsidR="001E63CC" w:rsidRPr="000630D6" w:rsidRDefault="001E63CC" w:rsidP="000630D6">
      <w:r>
        <w:t>NTT DOCOMO suggested either to try to gain a compromise for the next meeting, or if this is not considered feasible, then to drop the Feature at this meeting to avoid additional use of time.</w:t>
      </w:r>
    </w:p>
    <w:p w14:paraId="0038AFF8" w14:textId="760EC2D9" w:rsidR="000630D6" w:rsidRDefault="00AB345E" w:rsidP="000630D6">
      <w:r>
        <w:t>The SA WG2 Vice Chair (Huawei) commented that if the situation remains next meeting, we would still need to close the related</w:t>
      </w:r>
      <w:r w:rsidR="001E63CC">
        <w:t xml:space="preserve"> Editor’s note. (</w:t>
      </w:r>
      <w:r w:rsidR="001E63CC" w:rsidRPr="001E63CC">
        <w:rPr>
          <w:i/>
          <w:iCs/>
        </w:rPr>
        <w:t xml:space="preserve">Editor's note: It is FFS whether and how to support enabling temporarily disabled </w:t>
      </w:r>
      <w:proofErr w:type="spellStart"/>
      <w:r w:rsidR="001E63CC" w:rsidRPr="001E63CC">
        <w:rPr>
          <w:i/>
          <w:iCs/>
        </w:rPr>
        <w:t>AIoT</w:t>
      </w:r>
      <w:proofErr w:type="spellEnd"/>
      <w:r w:rsidR="001E63CC" w:rsidRPr="001E63CC">
        <w:rPr>
          <w:i/>
          <w:iCs/>
        </w:rPr>
        <w:t xml:space="preserve"> devices</w:t>
      </w:r>
      <w:r w:rsidR="001E63CC">
        <w:t>).</w:t>
      </w:r>
    </w:p>
    <w:p w14:paraId="5E5F29AF" w14:textId="1BDE8E3B" w:rsidR="001E63CC" w:rsidRDefault="001E63CC" w:rsidP="000630D6">
      <w:r>
        <w:lastRenderedPageBreak/>
        <w:t>Ericsson commented that they do not remove their objection to trying to complete this Feature with the proposals available at this meeting.</w:t>
      </w:r>
    </w:p>
    <w:p w14:paraId="2479C698" w14:textId="2380EFAC" w:rsidR="001E63CC" w:rsidRPr="001E63CC" w:rsidRDefault="001E63CC" w:rsidP="000630D6">
      <w:pPr>
        <w:rPr>
          <w:b/>
          <w:bCs/>
          <w:color w:val="0000FF"/>
        </w:rPr>
      </w:pPr>
      <w:r w:rsidRPr="001E63CC">
        <w:rPr>
          <w:b/>
          <w:bCs/>
          <w:color w:val="0000FF"/>
        </w:rPr>
        <w:t>It was decided to leave this until the next meeting, where Ericsson are asked to provide a proposal for a way forward</w:t>
      </w:r>
      <w:r w:rsidR="00AB345E">
        <w:rPr>
          <w:b/>
          <w:bCs/>
          <w:color w:val="0000FF"/>
        </w:rPr>
        <w:t>, or else the temporary disabling and enabling will be dropped</w:t>
      </w:r>
      <w:r w:rsidRPr="001E63CC">
        <w:rPr>
          <w:b/>
          <w:bCs/>
          <w:color w:val="0000FF"/>
        </w:rPr>
        <w:t>.</w:t>
      </w:r>
    </w:p>
    <w:p w14:paraId="5CA994C8" w14:textId="77777777" w:rsidR="001E63CC" w:rsidRPr="000630D6" w:rsidRDefault="001E63CC" w:rsidP="000630D6"/>
    <w:p w14:paraId="0C7A0038" w14:textId="77777777" w:rsidR="000630D6" w:rsidRDefault="00000000" w:rsidP="000630D6">
      <w:pPr>
        <w:rPr>
          <w:lang w:eastAsia="en-US"/>
        </w:rPr>
      </w:pPr>
      <w:hyperlink r:id="rId9" w:history="1">
        <w:r w:rsidR="000630D6" w:rsidRPr="00043B09">
          <w:rPr>
            <w:rStyle w:val="Hyperlink"/>
            <w:lang w:eastAsia="en-US"/>
          </w:rPr>
          <w:t>SoH_MMSID_XRM_Ph2_CC#2_220125.pptx</w:t>
        </w:r>
      </w:hyperlink>
    </w:p>
    <w:p w14:paraId="2220ADC8" w14:textId="1EDE2BE8" w:rsidR="001E63CC" w:rsidRPr="001E63CC" w:rsidRDefault="001E63CC" w:rsidP="001E63CC">
      <w:pPr>
        <w:rPr>
          <w:b/>
          <w:bCs/>
        </w:rPr>
      </w:pPr>
      <w:r w:rsidRPr="001E63CC">
        <w:rPr>
          <w:b/>
          <w:bCs/>
        </w:rPr>
        <w:t>Way forward at CC#2: Further discuss Option 1 in this meeting to see of any outcome is agreeable in CC#3.</w:t>
      </w:r>
    </w:p>
    <w:p w14:paraId="4C1879F7" w14:textId="77777777" w:rsidR="001E63CC" w:rsidRDefault="001E63CC" w:rsidP="000630D6">
      <w:r>
        <w:t xml:space="preserve">Nokia commented that it still needs to be decided whether SA WG2 or RAN WG2 make the decision on this. </w:t>
      </w:r>
    </w:p>
    <w:p w14:paraId="4D9FFACC" w14:textId="05C867D1" w:rsidR="001E63CC" w:rsidRDefault="00BB72D6" w:rsidP="000630D6">
      <w:r w:rsidRPr="00BB72D6">
        <w:rPr>
          <w:color w:val="0000FF"/>
        </w:rPr>
        <w:t>S2-2500159r11</w:t>
      </w:r>
      <w:r>
        <w:t xml:space="preserve"> </w:t>
      </w:r>
      <w:r w:rsidR="001E63CC">
        <w:t xml:space="preserve">is currently proposed. </w:t>
      </w:r>
    </w:p>
    <w:p w14:paraId="7D3A3D20" w14:textId="77777777" w:rsidR="001E63CC" w:rsidRDefault="001E63CC" w:rsidP="001E63CC">
      <w:r>
        <w:t xml:space="preserve">Ericsson asked to keep to the TSG SA agreement and not to change the proposals away from this. </w:t>
      </w:r>
    </w:p>
    <w:p w14:paraId="4E62E5C6" w14:textId="251D6B89" w:rsidR="001E63CC" w:rsidRDefault="001E63CC" w:rsidP="000630D6">
      <w:r>
        <w:t>MediaTek did not agree with recently uploaded r12 and r11</w:t>
      </w:r>
      <w:r w:rsidR="00BB72D6">
        <w:t xml:space="preserve"> suggested that</w:t>
      </w:r>
      <w:r>
        <w:t xml:space="preserve"> should be taken for further discussion.</w:t>
      </w:r>
    </w:p>
    <w:p w14:paraId="3F672096" w14:textId="776A91A9" w:rsidR="000630D6" w:rsidRDefault="001E63CC" w:rsidP="000630D6">
      <w:r>
        <w:t>China Mobile suggested endorsing r11 for further work at the next meeting.</w:t>
      </w:r>
    </w:p>
    <w:p w14:paraId="371AD8E2" w14:textId="5E3339A7" w:rsidR="001E63CC" w:rsidRPr="001E63CC" w:rsidRDefault="001E63CC" w:rsidP="000630D6">
      <w:pPr>
        <w:rPr>
          <w:b/>
          <w:bCs/>
          <w:color w:val="0000FF"/>
        </w:rPr>
      </w:pPr>
      <w:r w:rsidRPr="001E63CC">
        <w:rPr>
          <w:b/>
          <w:bCs/>
          <w:color w:val="0000FF"/>
        </w:rPr>
        <w:t>This was left for further e-mail discussion.</w:t>
      </w:r>
    </w:p>
    <w:p w14:paraId="3857068E" w14:textId="77777777" w:rsidR="000630D6" w:rsidRPr="000630D6" w:rsidRDefault="000630D6" w:rsidP="000630D6"/>
    <w:p w14:paraId="552AFC3C" w14:textId="6838E563" w:rsidR="007C3FFB" w:rsidRPr="00872297" w:rsidRDefault="00000000" w:rsidP="007C3FFB">
      <w:pPr>
        <w:rPr>
          <w:b/>
          <w:bCs/>
        </w:rPr>
      </w:pPr>
      <w:hyperlink r:id="rId10" w:history="1">
        <w:proofErr w:type="spellStart"/>
        <w:r w:rsidR="00872297" w:rsidRPr="00872297">
          <w:rPr>
            <w:rStyle w:val="Hyperlink"/>
            <w:b/>
            <w:bCs/>
          </w:rPr>
          <w:t>SoH_AIML_CN</w:t>
        </w:r>
        <w:proofErr w:type="spellEnd"/>
        <w:r w:rsidR="00872297" w:rsidRPr="00872297">
          <w:rPr>
            <w:rStyle w:val="Hyperlink"/>
            <w:b/>
            <w:bCs/>
          </w:rPr>
          <w:t xml:space="preserve"> KI#2 how to trigger VFL CC#3.pptx</w:t>
        </w:r>
      </w:hyperlink>
    </w:p>
    <w:p w14:paraId="389D8512" w14:textId="67B133E7" w:rsidR="00872297" w:rsidRPr="001E63CC" w:rsidRDefault="001E63CC" w:rsidP="007C3FFB">
      <w:pPr>
        <w:rPr>
          <w:b/>
          <w:bCs/>
        </w:rPr>
      </w:pPr>
      <w:proofErr w:type="spellStart"/>
      <w:r w:rsidRPr="001E63CC">
        <w:rPr>
          <w:b/>
          <w:bCs/>
        </w:rPr>
        <w:t>SoH</w:t>
      </w:r>
      <w:proofErr w:type="spellEnd"/>
      <w:r w:rsidRPr="001E63CC">
        <w:rPr>
          <w:b/>
          <w:bCs/>
        </w:rPr>
        <w:t xml:space="preserve"> on VFL training/inference for AIML_CN KI#2</w:t>
      </w:r>
    </w:p>
    <w:p w14:paraId="698DC638" w14:textId="77777777" w:rsidR="001E63CC" w:rsidRDefault="001E63CC" w:rsidP="001E63CC"/>
    <w:p w14:paraId="57EECA2D" w14:textId="671E6110" w:rsidR="009F73E8" w:rsidRPr="009F73E8" w:rsidRDefault="009F73E8" w:rsidP="009F73E8">
      <w:pPr>
        <w:rPr>
          <w:b/>
          <w:bCs/>
        </w:rPr>
      </w:pPr>
      <w:r w:rsidRPr="009F73E8">
        <w:rPr>
          <w:b/>
          <w:bCs/>
          <w:color w:val="0000FF"/>
        </w:rPr>
        <w:t xml:space="preserve">Question </w:t>
      </w:r>
      <w:r>
        <w:rPr>
          <w:b/>
          <w:bCs/>
          <w:color w:val="0000FF"/>
        </w:rPr>
        <w:t>1</w:t>
      </w:r>
      <w:r w:rsidRPr="009F73E8">
        <w:rPr>
          <w:b/>
          <w:bCs/>
          <w:color w:val="0000FF"/>
        </w:rPr>
        <w:t>:</w:t>
      </w:r>
    </w:p>
    <w:p w14:paraId="64183836" w14:textId="231B7030" w:rsidR="001E63CC" w:rsidRDefault="001E63CC" w:rsidP="001E63CC">
      <w:r>
        <w:t xml:space="preserve">Nokia objected to coupling the issues of Questions 3 and 4 and also objected to Question 1. </w:t>
      </w:r>
    </w:p>
    <w:p w14:paraId="4C760D63" w14:textId="4F345D5A" w:rsidR="001E63CC" w:rsidRDefault="001E63CC" w:rsidP="001E63CC">
      <w:r>
        <w:t>The SA WG2 Chair replied that companies cannot object to the questions as such, but can indicate their preferences in order to try to find an acceptable way forward.</w:t>
      </w:r>
    </w:p>
    <w:p w14:paraId="18173E20" w14:textId="6F0F0A89" w:rsidR="001E63CC" w:rsidRDefault="001E63CC" w:rsidP="001E63CC">
      <w:r>
        <w:t>Lenovo agreed that show of hands is needed but asked to clarify the questions to be asked as they only provide document numbers. Questions 3 and 4 should not be needed and would complicate the answers for Questions 1 and 2.</w:t>
      </w:r>
    </w:p>
    <w:p w14:paraId="162083C8" w14:textId="1F64F78D" w:rsidR="001E63CC" w:rsidRDefault="001E63CC" w:rsidP="001E63CC">
      <w:r>
        <w:t>Ericsson did not think Question 4 should be asked.</w:t>
      </w:r>
    </w:p>
    <w:p w14:paraId="11168A26" w14:textId="54D9B500" w:rsidR="001E63CC" w:rsidRDefault="001E63CC" w:rsidP="001E63CC">
      <w:r>
        <w:t>MediaTek commented that there was a danger of this not completing in the next meeting without some decisions being made here.</w:t>
      </w:r>
    </w:p>
    <w:p w14:paraId="77D21D71" w14:textId="009A3FD4" w:rsidR="001E63CC" w:rsidRPr="00BB72D6" w:rsidRDefault="001E63CC" w:rsidP="001E63CC">
      <w:pPr>
        <w:rPr>
          <w:b/>
          <w:bCs/>
        </w:rPr>
      </w:pPr>
      <w:r w:rsidRPr="00BB72D6">
        <w:rPr>
          <w:b/>
          <w:bCs/>
        </w:rPr>
        <w:t xml:space="preserve">It was decided to </w:t>
      </w:r>
      <w:r w:rsidR="00BB72D6" w:rsidRPr="00BB72D6">
        <w:rPr>
          <w:b/>
          <w:bCs/>
        </w:rPr>
        <w:t>ask modified Questions 1 and 2 as follows:</w:t>
      </w:r>
    </w:p>
    <w:p w14:paraId="50150592" w14:textId="77777777" w:rsidR="001E63CC" w:rsidRPr="000630D6" w:rsidRDefault="001E63CC" w:rsidP="001E63CC"/>
    <w:p w14:paraId="56579785" w14:textId="1D4F9AE1" w:rsidR="001E63CC" w:rsidRPr="001E63CC" w:rsidRDefault="001E63CC" w:rsidP="007C3FFB">
      <w:pPr>
        <w:rPr>
          <w:b/>
          <w:bCs/>
          <w:color w:val="0000FF"/>
        </w:rPr>
      </w:pPr>
      <w:r w:rsidRPr="001E63CC">
        <w:rPr>
          <w:b/>
          <w:bCs/>
          <w:color w:val="0000FF"/>
        </w:rPr>
        <w:t>Question 1:</w:t>
      </w:r>
      <w:r w:rsidRPr="001E63CC">
        <w:rPr>
          <w:b/>
          <w:bCs/>
          <w:color w:val="0000FF"/>
        </w:rPr>
        <w:tab/>
        <w:t>Support</w:t>
      </w:r>
      <w:r>
        <w:rPr>
          <w:b/>
          <w:bCs/>
          <w:color w:val="0000FF"/>
        </w:rPr>
        <w:t xml:space="preserve"> for</w:t>
      </w:r>
      <w:r w:rsidRPr="001E63CC">
        <w:rPr>
          <w:b/>
          <w:bCs/>
          <w:color w:val="0000FF"/>
        </w:rPr>
        <w:t xml:space="preserve"> the use of S2-2500398r16 for VFL training</w:t>
      </w:r>
      <w:r>
        <w:rPr>
          <w:b/>
          <w:bCs/>
          <w:color w:val="0000FF"/>
        </w:rPr>
        <w:t xml:space="preserve"> (agree the CR at this meeting)</w:t>
      </w:r>
    </w:p>
    <w:p w14:paraId="72C0BDA1" w14:textId="0CB27C68" w:rsidR="001E63CC" w:rsidRPr="001E63CC" w:rsidRDefault="001E63CC" w:rsidP="007C3FFB">
      <w:pPr>
        <w:rPr>
          <w:b/>
          <w:bCs/>
        </w:rPr>
      </w:pPr>
      <w:r w:rsidRPr="001E63CC">
        <w:rPr>
          <w:b/>
          <w:bCs/>
        </w:rPr>
        <w:t>Yes:</w:t>
      </w:r>
      <w:r w:rsidRPr="001E63CC">
        <w:rPr>
          <w:b/>
          <w:bCs/>
        </w:rPr>
        <w:tab/>
      </w:r>
      <w:r w:rsidRPr="001E63CC">
        <w:rPr>
          <w:b/>
          <w:bCs/>
        </w:rPr>
        <w:tab/>
      </w:r>
      <w:r>
        <w:rPr>
          <w:b/>
          <w:bCs/>
        </w:rPr>
        <w:t>15</w:t>
      </w:r>
    </w:p>
    <w:p w14:paraId="77CB5082" w14:textId="28ACD0AB" w:rsidR="001E63CC" w:rsidRDefault="001E63CC" w:rsidP="007C3FFB">
      <w:r>
        <w:t xml:space="preserve">(ZTE; Ericsson; OPPO; </w:t>
      </w:r>
      <w:proofErr w:type="spellStart"/>
      <w:r>
        <w:t>Futurewei</w:t>
      </w:r>
      <w:proofErr w:type="spellEnd"/>
      <w:r>
        <w:t xml:space="preserve">; Lenovo; CMCC; </w:t>
      </w:r>
      <w:proofErr w:type="spellStart"/>
      <w:r>
        <w:t>InterDigital</w:t>
      </w:r>
      <w:proofErr w:type="spellEnd"/>
      <w:r>
        <w:t xml:space="preserve"> ; Samsung; AT&amp;T; vivo; LGE; MediaTek Inc.; Apple; China Telecom; Huawei)</w:t>
      </w:r>
    </w:p>
    <w:p w14:paraId="627ADA76" w14:textId="365B593B" w:rsidR="001E63CC" w:rsidRPr="001E63CC" w:rsidRDefault="001E63CC" w:rsidP="007C3FFB">
      <w:pPr>
        <w:rPr>
          <w:b/>
          <w:bCs/>
        </w:rPr>
      </w:pPr>
      <w:r w:rsidRPr="001E63CC">
        <w:rPr>
          <w:b/>
          <w:bCs/>
        </w:rPr>
        <w:t>No:</w:t>
      </w:r>
      <w:r w:rsidRPr="001E63CC">
        <w:rPr>
          <w:b/>
          <w:bCs/>
        </w:rPr>
        <w:tab/>
      </w:r>
      <w:r w:rsidRPr="001E63CC">
        <w:rPr>
          <w:b/>
          <w:bCs/>
        </w:rPr>
        <w:tab/>
      </w:r>
      <w:r>
        <w:rPr>
          <w:b/>
          <w:bCs/>
        </w:rPr>
        <w:t>1</w:t>
      </w:r>
    </w:p>
    <w:p w14:paraId="208968AD" w14:textId="4CC410A3" w:rsidR="001E63CC" w:rsidRDefault="001E63CC" w:rsidP="007C3FFB">
      <w:r>
        <w:t>(Nokia)</w:t>
      </w:r>
    </w:p>
    <w:p w14:paraId="4A04C464" w14:textId="77777777" w:rsidR="001E63CC" w:rsidRDefault="001E63CC" w:rsidP="007C3FFB"/>
    <w:p w14:paraId="6394B1B6" w14:textId="412F88A4" w:rsidR="001E63CC" w:rsidRDefault="001E63CC" w:rsidP="007C3FFB">
      <w:r>
        <w:t>The CR should be agreed at this meeting and it will be possible to propose alternatives or additional notes at the next meeting.</w:t>
      </w:r>
    </w:p>
    <w:p w14:paraId="44273556" w14:textId="4E620F07" w:rsidR="001E63CC" w:rsidRDefault="001E63CC" w:rsidP="007C3FFB">
      <w:r>
        <w:t>Ericsson commented that this should not be left for further discussion as we are at the end of the exception period for this work.</w:t>
      </w:r>
    </w:p>
    <w:p w14:paraId="2000DA6A" w14:textId="21A75326" w:rsidR="001E63CC" w:rsidRDefault="009F73E8" w:rsidP="007C3FFB">
      <w:r>
        <w:t xml:space="preserve">Huawei could not agree to this as there are unstable parts of this which would need more discussion. </w:t>
      </w:r>
    </w:p>
    <w:p w14:paraId="0F31A366" w14:textId="1AFEC09D" w:rsidR="009F73E8" w:rsidRDefault="009F73E8" w:rsidP="007C3FFB">
      <w:r>
        <w:t>The SA WG2 Chair suggested endorsing the CR as a basis for further work at the next meeting.</w:t>
      </w:r>
    </w:p>
    <w:p w14:paraId="6092C3C4" w14:textId="1E1FE97D" w:rsidR="009F73E8" w:rsidRPr="009F73E8" w:rsidRDefault="009F73E8" w:rsidP="007C3FFB">
      <w:pPr>
        <w:rPr>
          <w:b/>
          <w:bCs/>
          <w:color w:val="0000FF"/>
        </w:rPr>
      </w:pPr>
      <w:r w:rsidRPr="009F73E8">
        <w:rPr>
          <w:b/>
          <w:bCs/>
          <w:color w:val="0000FF"/>
        </w:rPr>
        <w:t>Way Forward:</w:t>
      </w:r>
      <w:r w:rsidRPr="009F73E8">
        <w:rPr>
          <w:b/>
          <w:bCs/>
          <w:color w:val="0000FF"/>
        </w:rPr>
        <w:tab/>
        <w:t>S2-2500398r16 endorsed as the basis for further work in Athens.</w:t>
      </w:r>
    </w:p>
    <w:p w14:paraId="731B410D" w14:textId="77777777" w:rsidR="001E63CC" w:rsidRDefault="001E63CC" w:rsidP="007C3FFB"/>
    <w:p w14:paraId="1489D66F" w14:textId="02C294CE" w:rsidR="009F73E8" w:rsidRPr="009F73E8" w:rsidRDefault="009F73E8" w:rsidP="00BB72D6">
      <w:pPr>
        <w:keepNext/>
        <w:rPr>
          <w:b/>
          <w:bCs/>
        </w:rPr>
      </w:pPr>
      <w:r w:rsidRPr="009F73E8">
        <w:rPr>
          <w:b/>
          <w:bCs/>
          <w:color w:val="0000FF"/>
        </w:rPr>
        <w:lastRenderedPageBreak/>
        <w:t>Question 2:</w:t>
      </w:r>
    </w:p>
    <w:p w14:paraId="13878B2D" w14:textId="77777777" w:rsidR="009F73E8" w:rsidRDefault="009F73E8" w:rsidP="00BB72D6">
      <w:pPr>
        <w:keepNext/>
      </w:pPr>
      <w:r>
        <w:t>Ericsson suggested moving forward with S2-2500145r03.</w:t>
      </w:r>
    </w:p>
    <w:p w14:paraId="1A0BBB5E" w14:textId="1BC4E678" w:rsidR="001E63CC" w:rsidRPr="009F73E8" w:rsidRDefault="001E63CC" w:rsidP="00BB72D6">
      <w:pPr>
        <w:keepNext/>
        <w:rPr>
          <w:b/>
          <w:bCs/>
          <w:color w:val="0000FF"/>
        </w:rPr>
      </w:pPr>
      <w:r w:rsidRPr="009F73E8">
        <w:rPr>
          <w:b/>
          <w:bCs/>
          <w:color w:val="0000FF"/>
        </w:rPr>
        <w:t>Question 2:</w:t>
      </w:r>
      <w:r w:rsidRPr="009F73E8">
        <w:rPr>
          <w:b/>
          <w:bCs/>
          <w:color w:val="0000FF"/>
        </w:rPr>
        <w:tab/>
        <w:t xml:space="preserve">Support </w:t>
      </w:r>
      <w:r w:rsidR="009F73E8">
        <w:rPr>
          <w:b/>
          <w:bCs/>
          <w:color w:val="0000FF"/>
        </w:rPr>
        <w:t>approval of</w:t>
      </w:r>
      <w:r w:rsidRPr="009F73E8">
        <w:rPr>
          <w:b/>
          <w:bCs/>
          <w:color w:val="0000FF"/>
        </w:rPr>
        <w:t xml:space="preserve"> S2-2500145r0</w:t>
      </w:r>
      <w:r w:rsidR="009F73E8" w:rsidRPr="009F73E8">
        <w:rPr>
          <w:b/>
          <w:bCs/>
          <w:color w:val="0000FF"/>
        </w:rPr>
        <w:t>3</w:t>
      </w:r>
      <w:r w:rsidRPr="009F73E8">
        <w:rPr>
          <w:b/>
          <w:bCs/>
          <w:color w:val="0000FF"/>
        </w:rPr>
        <w:t xml:space="preserve"> for VFL Service</w:t>
      </w:r>
    </w:p>
    <w:p w14:paraId="55D86C56" w14:textId="18F9D924" w:rsidR="001E63CC" w:rsidRPr="001E63CC" w:rsidRDefault="001E63CC" w:rsidP="00BB72D6">
      <w:pPr>
        <w:keepNext/>
        <w:rPr>
          <w:b/>
          <w:bCs/>
        </w:rPr>
      </w:pPr>
      <w:r w:rsidRPr="001E63CC">
        <w:rPr>
          <w:b/>
          <w:bCs/>
        </w:rPr>
        <w:t>Yes:</w:t>
      </w:r>
      <w:r w:rsidRPr="001E63CC">
        <w:rPr>
          <w:b/>
          <w:bCs/>
        </w:rPr>
        <w:tab/>
      </w:r>
      <w:r w:rsidRPr="001E63CC">
        <w:rPr>
          <w:b/>
          <w:bCs/>
        </w:rPr>
        <w:tab/>
      </w:r>
      <w:r w:rsidR="009F73E8">
        <w:rPr>
          <w:b/>
          <w:bCs/>
        </w:rPr>
        <w:t>10</w:t>
      </w:r>
    </w:p>
    <w:p w14:paraId="6AC0F089" w14:textId="269FAC4A" w:rsidR="001E63CC" w:rsidRDefault="00BB72D6" w:rsidP="00BB72D6">
      <w:pPr>
        <w:keepNext/>
      </w:pPr>
      <w:r>
        <w:t>(</w:t>
      </w:r>
      <w:r w:rsidR="009F73E8">
        <w:t>Nokia</w:t>
      </w:r>
      <w:r>
        <w:t xml:space="preserve">; </w:t>
      </w:r>
      <w:r w:rsidR="009F73E8">
        <w:t>vivo</w:t>
      </w:r>
      <w:r>
        <w:t xml:space="preserve">; </w:t>
      </w:r>
      <w:r w:rsidR="009F73E8">
        <w:t>ZTE</w:t>
      </w:r>
      <w:r>
        <w:t xml:space="preserve">; </w:t>
      </w:r>
      <w:r w:rsidR="009F73E8">
        <w:t>OPPO</w:t>
      </w:r>
      <w:r>
        <w:t xml:space="preserve">; </w:t>
      </w:r>
      <w:r w:rsidR="009F73E8">
        <w:t>LGE</w:t>
      </w:r>
      <w:r>
        <w:t xml:space="preserve">; </w:t>
      </w:r>
      <w:r w:rsidR="009F73E8">
        <w:t>Samsung</w:t>
      </w:r>
      <w:r>
        <w:t xml:space="preserve">; </w:t>
      </w:r>
      <w:r w:rsidR="009F73E8">
        <w:t>CMCC</w:t>
      </w:r>
      <w:r>
        <w:t xml:space="preserve">; </w:t>
      </w:r>
      <w:r w:rsidR="009F73E8">
        <w:t xml:space="preserve">Tencent; NTT DOCOMO; </w:t>
      </w:r>
      <w:proofErr w:type="spellStart"/>
      <w:r w:rsidR="009F73E8">
        <w:t>Futurewei</w:t>
      </w:r>
      <w:proofErr w:type="spellEnd"/>
      <w:r w:rsidR="009F73E8">
        <w:t>)</w:t>
      </w:r>
    </w:p>
    <w:p w14:paraId="438C77D4" w14:textId="420B91D1" w:rsidR="001E63CC" w:rsidRPr="001E63CC" w:rsidRDefault="001E63CC" w:rsidP="00BB72D6">
      <w:pPr>
        <w:keepNext/>
        <w:rPr>
          <w:b/>
          <w:bCs/>
        </w:rPr>
      </w:pPr>
      <w:r w:rsidRPr="001E63CC">
        <w:rPr>
          <w:b/>
          <w:bCs/>
        </w:rPr>
        <w:t>No:</w:t>
      </w:r>
      <w:r w:rsidRPr="001E63CC">
        <w:rPr>
          <w:b/>
          <w:bCs/>
        </w:rPr>
        <w:tab/>
      </w:r>
      <w:r w:rsidRPr="001E63CC">
        <w:rPr>
          <w:b/>
          <w:bCs/>
        </w:rPr>
        <w:tab/>
      </w:r>
      <w:r w:rsidR="009F73E8">
        <w:rPr>
          <w:b/>
          <w:bCs/>
        </w:rPr>
        <w:t>0</w:t>
      </w:r>
    </w:p>
    <w:p w14:paraId="7EDDC9E4" w14:textId="77777777" w:rsidR="001E63CC" w:rsidRDefault="001E63CC" w:rsidP="001E63CC"/>
    <w:p w14:paraId="01869EEF" w14:textId="354F3B29" w:rsidR="009F73E8" w:rsidRPr="009F73E8" w:rsidRDefault="009F73E8" w:rsidP="009F73E8">
      <w:pPr>
        <w:rPr>
          <w:b/>
          <w:bCs/>
          <w:color w:val="0000FF"/>
        </w:rPr>
      </w:pPr>
      <w:r w:rsidRPr="009F73E8">
        <w:rPr>
          <w:b/>
          <w:bCs/>
          <w:color w:val="0000FF"/>
        </w:rPr>
        <w:t>Way Forward:</w:t>
      </w:r>
      <w:r w:rsidRPr="009F73E8">
        <w:rPr>
          <w:b/>
          <w:bCs/>
          <w:color w:val="0000FF"/>
        </w:rPr>
        <w:tab/>
        <w:t>S2-2500145r03</w:t>
      </w:r>
      <w:r>
        <w:rPr>
          <w:b/>
          <w:bCs/>
          <w:color w:val="0000FF"/>
        </w:rPr>
        <w:t xml:space="preserve"> was </w:t>
      </w:r>
      <w:r w:rsidRPr="009F73E8">
        <w:rPr>
          <w:b/>
          <w:bCs/>
          <w:color w:val="FF0000"/>
          <w:lang w:eastAsia="en-US"/>
        </w:rPr>
        <w:t>a</w:t>
      </w:r>
      <w:r>
        <w:rPr>
          <w:b/>
          <w:bCs/>
          <w:color w:val="FF0000"/>
          <w:lang w:eastAsia="en-US"/>
        </w:rPr>
        <w:t>gre</w:t>
      </w:r>
      <w:r w:rsidRPr="009F73E8">
        <w:rPr>
          <w:b/>
          <w:bCs/>
          <w:color w:val="FF0000"/>
          <w:lang w:eastAsia="en-US"/>
        </w:rPr>
        <w:t>ed</w:t>
      </w:r>
      <w:r w:rsidRPr="009F73E8">
        <w:rPr>
          <w:b/>
          <w:bCs/>
          <w:color w:val="0000FF"/>
        </w:rPr>
        <w:t xml:space="preserve"> (revision number to be provided by convenor).</w:t>
      </w:r>
    </w:p>
    <w:p w14:paraId="2A62B956" w14:textId="77777777" w:rsidR="00872297" w:rsidRPr="000630D6" w:rsidRDefault="00872297" w:rsidP="007C3FFB"/>
    <w:p w14:paraId="1FFAC3EC" w14:textId="7BB23CF7" w:rsidR="007C3FFB" w:rsidRDefault="007C3FFB" w:rsidP="00357EC1">
      <w:pPr>
        <w:pStyle w:val="Heading1"/>
      </w:pPr>
      <w:r>
        <w:t>2</w:t>
      </w:r>
      <w:r>
        <w:tab/>
        <w:t>Other items that would benefit from discussion during the CC</w:t>
      </w:r>
    </w:p>
    <w:p w14:paraId="04A44A1E" w14:textId="77777777" w:rsidR="007C3FFB" w:rsidRPr="00EB0339" w:rsidRDefault="007C3FFB" w:rsidP="007C3FFB"/>
    <w:p w14:paraId="048028BB" w14:textId="6CED766D" w:rsidR="000630D6" w:rsidRDefault="000630D6" w:rsidP="000630D6">
      <w:pPr>
        <w:pStyle w:val="Heading1"/>
      </w:pPr>
      <w:r>
        <w:t>3</w:t>
      </w:r>
      <w:r>
        <w:tab/>
        <w:t>Other</w:t>
      </w:r>
    </w:p>
    <w:p w14:paraId="6CE535F8" w14:textId="77777777" w:rsidR="000630D6" w:rsidRDefault="000630D6" w:rsidP="000630D6">
      <w:pPr>
        <w:pStyle w:val="NormTop"/>
      </w:pPr>
      <w:r>
        <w:rPr>
          <w:color w:val="0000FF"/>
        </w:rPr>
        <w:t>S2-2500080</w:t>
      </w:r>
      <w:r w:rsidRPr="00D53282">
        <w:t xml:space="preserve"> </w:t>
      </w:r>
      <w:r>
        <w:t>(OTHER) Structure of WID Names &amp; Acronyms (Source: MCC Work Plan Manager)</w:t>
      </w:r>
      <w:r>
        <w:br/>
      </w:r>
      <w:r w:rsidRPr="00D53282">
        <w:rPr>
          <w:b/>
        </w:rPr>
        <w:t>Document for:</w:t>
      </w:r>
      <w:r w:rsidRPr="00D53282">
        <w:t xml:space="preserve"> </w:t>
      </w:r>
      <w:r>
        <w:t>Discussion</w:t>
      </w:r>
      <w:r>
        <w:br/>
      </w:r>
      <w:r w:rsidRPr="00D53282">
        <w:rPr>
          <w:b/>
        </w:rPr>
        <w:t>Abstract:</w:t>
      </w:r>
      <w:r w:rsidRPr="00D53282">
        <w:t xml:space="preserve"> </w:t>
      </w:r>
      <w:r>
        <w:br/>
        <w:t>Structure of WID Names &amp; Acronyms.</w:t>
      </w:r>
    </w:p>
    <w:p w14:paraId="30546D65" w14:textId="55F06470" w:rsidR="000630D6" w:rsidRPr="005B25A1" w:rsidRDefault="000630D6" w:rsidP="000630D6">
      <w:pPr>
        <w:keepNext/>
        <w:keepLines/>
        <w:rPr>
          <w:b/>
          <w:bCs/>
        </w:rPr>
      </w:pPr>
      <w:r>
        <w:rPr>
          <w:b/>
          <w:bCs/>
        </w:rPr>
        <w:t>CC#3</w:t>
      </w:r>
      <w:r w:rsidRPr="005B25A1">
        <w:rPr>
          <w:b/>
          <w:bCs/>
        </w:rPr>
        <w:t xml:space="preserve"> Discussion:</w:t>
      </w:r>
    </w:p>
    <w:p w14:paraId="31F590BC" w14:textId="6316DEED" w:rsidR="000630D6" w:rsidRDefault="00B21ED8" w:rsidP="000630D6">
      <w:pPr>
        <w:rPr>
          <w:lang w:eastAsia="en-US"/>
        </w:rPr>
      </w:pPr>
      <w:r>
        <w:rPr>
          <w:lang w:eastAsia="en-US"/>
        </w:rPr>
        <w:t>MCC clarified that this is intended for application for Rel-20 WIDs and SIDs onwards. Delegates were asked to consider this when proposing Acronyms for WIDs and SIDs in the future.</w:t>
      </w:r>
    </w:p>
    <w:p w14:paraId="0B1F635F" w14:textId="7E395404" w:rsidR="00B21ED8" w:rsidRPr="00AB5764" w:rsidRDefault="00B21ED8" w:rsidP="000630D6">
      <w:pPr>
        <w:rPr>
          <w:lang w:eastAsia="en-US"/>
        </w:rPr>
      </w:pPr>
      <w:r>
        <w:rPr>
          <w:lang w:eastAsia="en-US"/>
        </w:rPr>
        <w:t xml:space="preserve">This was then </w:t>
      </w:r>
      <w:r w:rsidRPr="00B21ED8">
        <w:rPr>
          <w:color w:val="0000FF"/>
          <w:lang w:eastAsia="en-US"/>
        </w:rPr>
        <w:t>noted</w:t>
      </w:r>
      <w:r>
        <w:rPr>
          <w:lang w:eastAsia="en-US"/>
        </w:rPr>
        <w:t>.</w:t>
      </w:r>
    </w:p>
    <w:p w14:paraId="34BE5C5B" w14:textId="78590D51" w:rsidR="000630D6" w:rsidRDefault="000630D6" w:rsidP="000630D6">
      <w:r w:rsidRPr="005B25A1">
        <w:rPr>
          <w:b/>
          <w:bCs/>
        </w:rPr>
        <w:t>Status:</w:t>
      </w:r>
      <w:r>
        <w:t xml:space="preserve"> </w:t>
      </w:r>
      <w:r>
        <w:rPr>
          <w:color w:val="0000FF"/>
        </w:rPr>
        <w:t>Noted</w:t>
      </w:r>
      <w:r>
        <w:t>.</w:t>
      </w:r>
    </w:p>
    <w:p w14:paraId="43A74BAD" w14:textId="77777777" w:rsidR="000630D6" w:rsidRPr="00EB0339" w:rsidRDefault="000630D6" w:rsidP="000630D6"/>
    <w:p w14:paraId="5DF0177B" w14:textId="3DF12419" w:rsidR="007C3FFB" w:rsidRDefault="000630D6" w:rsidP="00357EC1">
      <w:pPr>
        <w:pStyle w:val="Heading1"/>
      </w:pPr>
      <w:r>
        <w:t>4</w:t>
      </w:r>
      <w:r w:rsidR="007C3FFB">
        <w:tab/>
        <w:t>New TD allocation (if required)</w:t>
      </w:r>
    </w:p>
    <w:p w14:paraId="7A2E8ABB" w14:textId="77777777" w:rsidR="007C3FFB" w:rsidRPr="00EB0339" w:rsidRDefault="007C3FFB" w:rsidP="007C3FFB"/>
    <w:p w14:paraId="4582DF29" w14:textId="6969512B" w:rsidR="007C3FFB" w:rsidRDefault="000630D6" w:rsidP="00357EC1">
      <w:pPr>
        <w:pStyle w:val="Heading1"/>
      </w:pPr>
      <w:r>
        <w:t>5</w:t>
      </w:r>
      <w:r w:rsidR="007C3FFB">
        <w:tab/>
      </w:r>
      <w:proofErr w:type="spellStart"/>
      <w:r w:rsidR="007C3FFB">
        <w:t>AoB</w:t>
      </w:r>
      <w:proofErr w:type="spellEnd"/>
    </w:p>
    <w:p w14:paraId="68F50339" w14:textId="1526E894" w:rsidR="002A1A18" w:rsidRDefault="002A1A18" w:rsidP="002A1A18">
      <w:pPr>
        <w:keepNext/>
        <w:rPr>
          <w:b/>
          <w:bCs/>
          <w:lang w:eastAsia="en-US"/>
        </w:rPr>
      </w:pPr>
      <w:r w:rsidRPr="002A1A18">
        <w:rPr>
          <w:b/>
          <w:bCs/>
          <w:lang w:eastAsia="en-US"/>
        </w:rPr>
        <w:t>CC#4 Planning:</w:t>
      </w:r>
    </w:p>
    <w:p w14:paraId="6C79BC2E" w14:textId="57D9F7E2" w:rsidR="00BB72D6" w:rsidRPr="002A1A18" w:rsidRDefault="00BB72D6" w:rsidP="002A1A18">
      <w:pPr>
        <w:keepNext/>
        <w:rPr>
          <w:b/>
          <w:bCs/>
          <w:lang w:eastAsia="en-US"/>
        </w:rPr>
      </w:pPr>
      <w:r>
        <w:rPr>
          <w:b/>
          <w:bCs/>
          <w:lang w:eastAsia="en-US"/>
        </w:rPr>
        <w:t>-</w:t>
      </w:r>
      <w:r>
        <w:rPr>
          <w:b/>
          <w:bCs/>
          <w:lang w:eastAsia="en-US"/>
        </w:rPr>
        <w:tab/>
        <w:t>Handle open outgoing LSs.</w:t>
      </w:r>
    </w:p>
    <w:p w14:paraId="3FF97EEC" w14:textId="15652FD6" w:rsidR="00BB72D6" w:rsidRPr="002A1A18" w:rsidRDefault="00BB72D6" w:rsidP="00BB72D6">
      <w:pPr>
        <w:keepNext/>
        <w:rPr>
          <w:b/>
          <w:bCs/>
          <w:lang w:eastAsia="en-US"/>
        </w:rPr>
      </w:pPr>
      <w:r>
        <w:rPr>
          <w:b/>
          <w:bCs/>
          <w:lang w:eastAsia="en-US"/>
        </w:rPr>
        <w:t>-</w:t>
      </w:r>
      <w:r>
        <w:rPr>
          <w:b/>
          <w:bCs/>
          <w:lang w:eastAsia="en-US"/>
        </w:rPr>
        <w:tab/>
        <w:t>Handle other open TDs.</w:t>
      </w:r>
    </w:p>
    <w:p w14:paraId="70D8A791" w14:textId="28861DC3" w:rsidR="00BB72D6" w:rsidRPr="002A1A18" w:rsidRDefault="00BB72D6" w:rsidP="00BB72D6">
      <w:pPr>
        <w:keepNext/>
        <w:rPr>
          <w:b/>
          <w:bCs/>
          <w:lang w:eastAsia="en-US"/>
        </w:rPr>
      </w:pPr>
      <w:r>
        <w:rPr>
          <w:b/>
          <w:bCs/>
          <w:lang w:eastAsia="en-US"/>
        </w:rPr>
        <w:tab/>
        <w:t>-</w:t>
      </w:r>
      <w:r>
        <w:rPr>
          <w:b/>
          <w:bCs/>
          <w:lang w:eastAsia="en-US"/>
        </w:rPr>
        <w:tab/>
        <w:t>e.g. where a revision + small update could allow it to be approved.</w:t>
      </w:r>
    </w:p>
    <w:p w14:paraId="08E63CD0" w14:textId="718EE52C" w:rsidR="00BB72D6" w:rsidRPr="002A1A18" w:rsidRDefault="00BB72D6" w:rsidP="00BB72D6">
      <w:pPr>
        <w:keepNext/>
        <w:rPr>
          <w:b/>
          <w:bCs/>
          <w:lang w:eastAsia="en-US"/>
        </w:rPr>
      </w:pPr>
      <w:r>
        <w:rPr>
          <w:b/>
          <w:bCs/>
          <w:lang w:eastAsia="en-US"/>
        </w:rPr>
        <w:t>-</w:t>
      </w:r>
      <w:r>
        <w:rPr>
          <w:b/>
          <w:bCs/>
          <w:lang w:eastAsia="en-US"/>
        </w:rPr>
        <w:tab/>
      </w:r>
      <w:proofErr w:type="spellStart"/>
      <w:r>
        <w:rPr>
          <w:b/>
          <w:bCs/>
          <w:lang w:eastAsia="en-US"/>
        </w:rPr>
        <w:t>AoB</w:t>
      </w:r>
      <w:proofErr w:type="spellEnd"/>
      <w:r>
        <w:rPr>
          <w:b/>
          <w:bCs/>
          <w:lang w:eastAsia="en-US"/>
        </w:rPr>
        <w:t>.</w:t>
      </w:r>
    </w:p>
    <w:p w14:paraId="25135CFC" w14:textId="77777777" w:rsidR="00BB72D6" w:rsidRPr="00AC1A5B" w:rsidRDefault="00BB72D6" w:rsidP="00BB72D6">
      <w:pPr>
        <w:rPr>
          <w:lang w:eastAsia="en-US"/>
        </w:rPr>
      </w:pPr>
    </w:p>
    <w:p w14:paraId="6440C43B" w14:textId="2CFEA242" w:rsidR="002A1A18" w:rsidRDefault="002A1A18" w:rsidP="007C3FFB">
      <w:r>
        <w:t xml:space="preserve">Ericsson asked how to handle </w:t>
      </w:r>
      <w:r w:rsidRPr="002A1A18">
        <w:rPr>
          <w:color w:val="0000FF"/>
        </w:rPr>
        <w:t>S2-2500041</w:t>
      </w:r>
      <w:r>
        <w:t xml:space="preserve">, as the wrong comment was associated with it over the e-mail which resulted in it being marked noted. </w:t>
      </w:r>
      <w:r w:rsidRPr="002A1A18">
        <w:rPr>
          <w:color w:val="0000FF"/>
        </w:rPr>
        <w:t>This should be handled by convenor as an exception.</w:t>
      </w:r>
    </w:p>
    <w:p w14:paraId="036CC906" w14:textId="4588CCFC" w:rsidR="002A1A18" w:rsidRPr="002A1A18" w:rsidRDefault="002A1A18" w:rsidP="007C3FFB">
      <w:pPr>
        <w:rPr>
          <w:b/>
          <w:bCs/>
        </w:rPr>
      </w:pPr>
      <w:r w:rsidRPr="002A1A18">
        <w:rPr>
          <w:b/>
          <w:bCs/>
        </w:rPr>
        <w:t>Nokia asked for the TDs to be used for the basis of the CR</w:t>
      </w:r>
      <w:r>
        <w:rPr>
          <w:b/>
          <w:bCs/>
        </w:rPr>
        <w:t xml:space="preserve"> (</w:t>
      </w:r>
      <w:r w:rsidRPr="002A1A18">
        <w:rPr>
          <w:b/>
          <w:bCs/>
          <w:color w:val="0000FF"/>
        </w:rPr>
        <w:t>S2-250</w:t>
      </w:r>
      <w:r>
        <w:rPr>
          <w:b/>
          <w:bCs/>
          <w:color w:val="0000FF"/>
        </w:rPr>
        <w:t>0802</w:t>
      </w:r>
      <w:r>
        <w:rPr>
          <w:b/>
          <w:bCs/>
        </w:rPr>
        <w:t>)</w:t>
      </w:r>
      <w:r w:rsidRPr="002A1A18">
        <w:rPr>
          <w:b/>
          <w:bCs/>
        </w:rPr>
        <w:t xml:space="preserve"> and basis of the LS OUT</w:t>
      </w:r>
      <w:r>
        <w:rPr>
          <w:b/>
          <w:bCs/>
        </w:rPr>
        <w:t xml:space="preserve"> (</w:t>
      </w:r>
      <w:r w:rsidRPr="002A1A18">
        <w:rPr>
          <w:b/>
          <w:bCs/>
          <w:color w:val="0000FF"/>
        </w:rPr>
        <w:t>S2-250</w:t>
      </w:r>
      <w:r>
        <w:rPr>
          <w:b/>
          <w:bCs/>
          <w:color w:val="0000FF"/>
        </w:rPr>
        <w:t>0862</w:t>
      </w:r>
      <w:r>
        <w:rPr>
          <w:b/>
          <w:bCs/>
        </w:rPr>
        <w:t>)</w:t>
      </w:r>
      <w:r w:rsidRPr="002A1A18">
        <w:rPr>
          <w:b/>
          <w:bCs/>
        </w:rPr>
        <w:t xml:space="preserve"> </w:t>
      </w:r>
      <w:r>
        <w:rPr>
          <w:b/>
          <w:bCs/>
        </w:rPr>
        <w:t>2</w:t>
      </w:r>
      <w:r w:rsidRPr="002A1A18">
        <w:rPr>
          <w:b/>
          <w:bCs/>
        </w:rPr>
        <w:t xml:space="preserve"> </w:t>
      </w:r>
      <w:r>
        <w:rPr>
          <w:b/>
          <w:bCs/>
        </w:rPr>
        <w:t xml:space="preserve">to be sent as a comment for the notes </w:t>
      </w:r>
      <w:r w:rsidRPr="002A1A18">
        <w:rPr>
          <w:b/>
          <w:bCs/>
        </w:rPr>
        <w:t xml:space="preserve">over the e-mail thread of </w:t>
      </w:r>
      <w:r w:rsidRPr="002A1A18">
        <w:rPr>
          <w:b/>
          <w:bCs/>
          <w:color w:val="0000FF"/>
        </w:rPr>
        <w:t>S2-2500037</w:t>
      </w:r>
      <w:r w:rsidRPr="002A1A18">
        <w:rPr>
          <w:b/>
          <w:bCs/>
        </w:rPr>
        <w:t>.</w:t>
      </w:r>
    </w:p>
    <w:p w14:paraId="0F18EFD4" w14:textId="44059842" w:rsidR="002A1A18" w:rsidRPr="00EB0339" w:rsidRDefault="005250AE" w:rsidP="007C3FFB">
      <w:r w:rsidRPr="00CE3EC0">
        <w:rPr>
          <w:color w:val="0000FF"/>
        </w:rPr>
        <w:t>S2-2</w:t>
      </w:r>
      <w:r>
        <w:rPr>
          <w:color w:val="0000FF"/>
        </w:rPr>
        <w:t>500372</w:t>
      </w:r>
      <w:r>
        <w:t>.</w:t>
      </w:r>
      <w:r w:rsidRPr="00375008">
        <w:t xml:space="preserve"> </w:t>
      </w:r>
    </w:p>
    <w:p w14:paraId="28A38CCD" w14:textId="77777777" w:rsidR="00C15465" w:rsidRPr="00AC1A5B" w:rsidRDefault="00C15465" w:rsidP="00984CE0">
      <w:pPr>
        <w:rPr>
          <w:lang w:eastAsia="en-US"/>
        </w:rPr>
      </w:pPr>
    </w:p>
    <w:p w14:paraId="164C7DDE" w14:textId="43CB8100" w:rsidR="00AC1A5B" w:rsidRDefault="000630D6" w:rsidP="00AC1A5B">
      <w:pPr>
        <w:pStyle w:val="Heading1"/>
      </w:pPr>
      <w:r>
        <w:t>6</w:t>
      </w:r>
      <w:r w:rsidR="00AC1A5B">
        <w:tab/>
        <w:t>Closing of the CC</w:t>
      </w:r>
    </w:p>
    <w:p w14:paraId="4D15B805" w14:textId="2A488D9E" w:rsidR="00AC1A5B" w:rsidRDefault="008473C1" w:rsidP="00AC1A5B">
      <w:r>
        <w:t>The SA WG2 Chair thanked delegates for participating in this call and closed the CC.</w:t>
      </w:r>
    </w:p>
    <w:p w14:paraId="7C9D882B" w14:textId="6EE6779F" w:rsidR="004838BD" w:rsidRDefault="007652CA" w:rsidP="00AC1A5B">
      <w:r w:rsidRPr="007652CA">
        <w:rPr>
          <w:b/>
          <w:bCs/>
          <w:lang w:eastAsia="en-US"/>
        </w:rPr>
        <w:t xml:space="preserve">Next CC: </w:t>
      </w:r>
      <w:r w:rsidRPr="007652CA">
        <w:rPr>
          <w:b/>
          <w:bCs/>
          <w:color w:val="0000FF"/>
        </w:rPr>
        <w:t>2</w:t>
      </w:r>
      <w:r w:rsidR="007C3FFB">
        <w:rPr>
          <w:b/>
          <w:bCs/>
          <w:color w:val="0000FF"/>
        </w:rPr>
        <w:t>4</w:t>
      </w:r>
      <w:r w:rsidRPr="007652CA">
        <w:rPr>
          <w:b/>
          <w:bCs/>
          <w:color w:val="0000FF"/>
        </w:rPr>
        <w:t xml:space="preserve"> January 202</w:t>
      </w:r>
      <w:r w:rsidR="00D61DDA">
        <w:rPr>
          <w:b/>
          <w:bCs/>
          <w:color w:val="0000FF"/>
        </w:rPr>
        <w:t>5</w:t>
      </w:r>
      <w:r w:rsidRPr="007652CA">
        <w:rPr>
          <w:b/>
          <w:bCs/>
          <w:color w:val="0000FF"/>
        </w:rPr>
        <w:t>, 14.00 UTC.</w:t>
      </w:r>
    </w:p>
    <w:p w14:paraId="1C42E642" w14:textId="101C386B" w:rsidR="00B21ED8" w:rsidRPr="00B21ED8" w:rsidRDefault="00B21ED8" w:rsidP="00AC1A5B"/>
    <w:p w14:paraId="664843CF" w14:textId="553C78CE" w:rsidR="007E1A46" w:rsidRDefault="000840CD" w:rsidP="000840CD">
      <w:pPr>
        <w:pStyle w:val="Heading1"/>
        <w:rPr>
          <w:color w:val="0000FF"/>
        </w:rPr>
      </w:pPr>
      <w:r w:rsidRPr="0048558F">
        <w:rPr>
          <w:color w:val="0000FF"/>
        </w:rPr>
        <w:t>Closed:</w:t>
      </w:r>
      <w:r w:rsidR="002B0C6B">
        <w:rPr>
          <w:color w:val="0000FF"/>
        </w:rPr>
        <w:t xml:space="preserve"> </w:t>
      </w:r>
      <w:r w:rsidR="00AB5764">
        <w:rPr>
          <w:color w:val="0000FF"/>
        </w:rPr>
        <w:t>2</w:t>
      </w:r>
      <w:r w:rsidR="007C3FFB">
        <w:rPr>
          <w:color w:val="0000FF"/>
        </w:rPr>
        <w:t>3</w:t>
      </w:r>
      <w:r w:rsidR="009908F5">
        <w:rPr>
          <w:color w:val="0000FF"/>
        </w:rPr>
        <w:t xml:space="preserve"> January 202</w:t>
      </w:r>
      <w:r w:rsidR="00D61DDA">
        <w:rPr>
          <w:color w:val="0000FF"/>
        </w:rPr>
        <w:t>5</w:t>
      </w:r>
      <w:r w:rsidRPr="0048558F">
        <w:rPr>
          <w:color w:val="0000FF"/>
        </w:rPr>
        <w:t xml:space="preserve">, </w:t>
      </w:r>
      <w:r w:rsidR="00C008B3" w:rsidRPr="008A56BE">
        <w:rPr>
          <w:color w:val="0000FF"/>
        </w:rPr>
        <w:t>1</w:t>
      </w:r>
      <w:r w:rsidR="00BB72D6">
        <w:rPr>
          <w:color w:val="0000FF"/>
        </w:rPr>
        <w:t>5</w:t>
      </w:r>
      <w:r w:rsidR="00D61DDA" w:rsidRPr="008A56BE">
        <w:rPr>
          <w:color w:val="0000FF"/>
        </w:rPr>
        <w:t>:</w:t>
      </w:r>
      <w:r w:rsidR="00BB72D6">
        <w:rPr>
          <w:color w:val="0000FF"/>
        </w:rPr>
        <w:t>17</w:t>
      </w:r>
      <w:r w:rsidR="0048558F" w:rsidRPr="0048558F">
        <w:rPr>
          <w:color w:val="0000FF"/>
        </w:rPr>
        <w:t xml:space="preserve"> UTC</w:t>
      </w:r>
    </w:p>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86456" w14:textId="77777777" w:rsidR="003B4168" w:rsidRDefault="003B4168" w:rsidP="0085007B">
      <w:pPr>
        <w:spacing w:after="0"/>
      </w:pPr>
      <w:r>
        <w:separator/>
      </w:r>
    </w:p>
  </w:endnote>
  <w:endnote w:type="continuationSeparator" w:id="0">
    <w:p w14:paraId="1088E735" w14:textId="77777777" w:rsidR="003B4168" w:rsidRDefault="003B4168"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F6E47" w14:textId="77777777" w:rsidR="003B4168" w:rsidRDefault="003B4168" w:rsidP="0085007B">
      <w:pPr>
        <w:spacing w:after="0"/>
      </w:pPr>
      <w:r>
        <w:separator/>
      </w:r>
    </w:p>
  </w:footnote>
  <w:footnote w:type="continuationSeparator" w:id="0">
    <w:p w14:paraId="67039A47" w14:textId="77777777" w:rsidR="003B4168" w:rsidRDefault="003B4168"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8E3703"/>
    <w:multiLevelType w:val="hybridMultilevel"/>
    <w:tmpl w:val="F91679E8"/>
    <w:lvl w:ilvl="0" w:tplc="1ECE293A">
      <w:start w:val="1"/>
      <w:numFmt w:val="decimal"/>
      <w:lvlText w:val="%1"/>
      <w:lvlJc w:val="left"/>
      <w:pPr>
        <w:ind w:left="1065" w:hanging="7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16cid:durableId="968705304">
    <w:abstractNumId w:val="9"/>
  </w:num>
  <w:num w:numId="2" w16cid:durableId="924873490">
    <w:abstractNumId w:val="7"/>
  </w:num>
  <w:num w:numId="3" w16cid:durableId="1427652299">
    <w:abstractNumId w:val="6"/>
  </w:num>
  <w:num w:numId="4" w16cid:durableId="56326254">
    <w:abstractNumId w:val="5"/>
  </w:num>
  <w:num w:numId="5" w16cid:durableId="535311460">
    <w:abstractNumId w:val="4"/>
  </w:num>
  <w:num w:numId="6" w16cid:durableId="432288667">
    <w:abstractNumId w:val="8"/>
  </w:num>
  <w:num w:numId="7" w16cid:durableId="229732030">
    <w:abstractNumId w:val="3"/>
  </w:num>
  <w:num w:numId="8" w16cid:durableId="1724215450">
    <w:abstractNumId w:val="2"/>
  </w:num>
  <w:num w:numId="9" w16cid:durableId="126163061">
    <w:abstractNumId w:val="1"/>
  </w:num>
  <w:num w:numId="10" w16cid:durableId="857156905">
    <w:abstractNumId w:val="0"/>
  </w:num>
  <w:num w:numId="11" w16cid:durableId="765229982">
    <w:abstractNumId w:val="11"/>
  </w:num>
  <w:num w:numId="12" w16cid:durableId="20222692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28A9"/>
    <w:rsid w:val="000149D6"/>
    <w:rsid w:val="00015D16"/>
    <w:rsid w:val="000219A0"/>
    <w:rsid w:val="00023E62"/>
    <w:rsid w:val="000319C8"/>
    <w:rsid w:val="00040616"/>
    <w:rsid w:val="00043AEA"/>
    <w:rsid w:val="00043B09"/>
    <w:rsid w:val="00056AB3"/>
    <w:rsid w:val="000573F5"/>
    <w:rsid w:val="00060909"/>
    <w:rsid w:val="000630D6"/>
    <w:rsid w:val="00076122"/>
    <w:rsid w:val="00080D3D"/>
    <w:rsid w:val="000840CD"/>
    <w:rsid w:val="00087D60"/>
    <w:rsid w:val="0009087A"/>
    <w:rsid w:val="000A0FA1"/>
    <w:rsid w:val="000A2977"/>
    <w:rsid w:val="000B48ED"/>
    <w:rsid w:val="000D2249"/>
    <w:rsid w:val="000D47A0"/>
    <w:rsid w:val="000D593A"/>
    <w:rsid w:val="000D77DD"/>
    <w:rsid w:val="000E3CA7"/>
    <w:rsid w:val="000E531B"/>
    <w:rsid w:val="000E61A2"/>
    <w:rsid w:val="000E69A8"/>
    <w:rsid w:val="000F3DA2"/>
    <w:rsid w:val="000F72A0"/>
    <w:rsid w:val="001039B4"/>
    <w:rsid w:val="00107046"/>
    <w:rsid w:val="00113EBD"/>
    <w:rsid w:val="00115C27"/>
    <w:rsid w:val="00124963"/>
    <w:rsid w:val="001305D2"/>
    <w:rsid w:val="0014393E"/>
    <w:rsid w:val="001456AF"/>
    <w:rsid w:val="001472BB"/>
    <w:rsid w:val="00150D40"/>
    <w:rsid w:val="001539E5"/>
    <w:rsid w:val="00154976"/>
    <w:rsid w:val="001553D2"/>
    <w:rsid w:val="00164006"/>
    <w:rsid w:val="00186016"/>
    <w:rsid w:val="00193AA6"/>
    <w:rsid w:val="001959DE"/>
    <w:rsid w:val="001A26F6"/>
    <w:rsid w:val="001A78DA"/>
    <w:rsid w:val="001C4D19"/>
    <w:rsid w:val="001D1549"/>
    <w:rsid w:val="001D1BE8"/>
    <w:rsid w:val="001D46DB"/>
    <w:rsid w:val="001D54BB"/>
    <w:rsid w:val="001D6904"/>
    <w:rsid w:val="001E072B"/>
    <w:rsid w:val="001E08FA"/>
    <w:rsid w:val="001E16D3"/>
    <w:rsid w:val="001E411C"/>
    <w:rsid w:val="001E63CC"/>
    <w:rsid w:val="001E6735"/>
    <w:rsid w:val="001E6772"/>
    <w:rsid w:val="001F3BCE"/>
    <w:rsid w:val="001F5CE1"/>
    <w:rsid w:val="001F7D51"/>
    <w:rsid w:val="002000F0"/>
    <w:rsid w:val="00200CF5"/>
    <w:rsid w:val="00201F6A"/>
    <w:rsid w:val="0021794E"/>
    <w:rsid w:val="0021798A"/>
    <w:rsid w:val="002268B1"/>
    <w:rsid w:val="002273F1"/>
    <w:rsid w:val="00231B8C"/>
    <w:rsid w:val="00234C2E"/>
    <w:rsid w:val="00235A63"/>
    <w:rsid w:val="0024299C"/>
    <w:rsid w:val="00242F5B"/>
    <w:rsid w:val="00254A52"/>
    <w:rsid w:val="00255896"/>
    <w:rsid w:val="00256BCF"/>
    <w:rsid w:val="002717B4"/>
    <w:rsid w:val="00277E48"/>
    <w:rsid w:val="00280F27"/>
    <w:rsid w:val="002813E9"/>
    <w:rsid w:val="00285723"/>
    <w:rsid w:val="00287993"/>
    <w:rsid w:val="00293253"/>
    <w:rsid w:val="00293408"/>
    <w:rsid w:val="00293D1E"/>
    <w:rsid w:val="00294A4A"/>
    <w:rsid w:val="002A1A18"/>
    <w:rsid w:val="002B0C6B"/>
    <w:rsid w:val="002B5393"/>
    <w:rsid w:val="002C639F"/>
    <w:rsid w:val="002D0073"/>
    <w:rsid w:val="002E148B"/>
    <w:rsid w:val="002E3E99"/>
    <w:rsid w:val="002E442D"/>
    <w:rsid w:val="002E601F"/>
    <w:rsid w:val="002F1908"/>
    <w:rsid w:val="00300404"/>
    <w:rsid w:val="003004FB"/>
    <w:rsid w:val="003027FF"/>
    <w:rsid w:val="00303A8A"/>
    <w:rsid w:val="003135D5"/>
    <w:rsid w:val="00323C99"/>
    <w:rsid w:val="00323DEC"/>
    <w:rsid w:val="00324F44"/>
    <w:rsid w:val="00330DE8"/>
    <w:rsid w:val="003367EF"/>
    <w:rsid w:val="0034292D"/>
    <w:rsid w:val="003448FC"/>
    <w:rsid w:val="00357EC1"/>
    <w:rsid w:val="003616D4"/>
    <w:rsid w:val="003708A0"/>
    <w:rsid w:val="0037451C"/>
    <w:rsid w:val="0037788D"/>
    <w:rsid w:val="00380505"/>
    <w:rsid w:val="00381B8D"/>
    <w:rsid w:val="0038252D"/>
    <w:rsid w:val="003843AC"/>
    <w:rsid w:val="00385452"/>
    <w:rsid w:val="00391784"/>
    <w:rsid w:val="0039639F"/>
    <w:rsid w:val="003A21D0"/>
    <w:rsid w:val="003A2237"/>
    <w:rsid w:val="003A32A9"/>
    <w:rsid w:val="003A3807"/>
    <w:rsid w:val="003A7016"/>
    <w:rsid w:val="003B2077"/>
    <w:rsid w:val="003B4168"/>
    <w:rsid w:val="003C31C8"/>
    <w:rsid w:val="003C4D50"/>
    <w:rsid w:val="003D36BF"/>
    <w:rsid w:val="003D4A97"/>
    <w:rsid w:val="003D7DE6"/>
    <w:rsid w:val="003E2DDA"/>
    <w:rsid w:val="003E6EF8"/>
    <w:rsid w:val="003F05A5"/>
    <w:rsid w:val="003F4CD8"/>
    <w:rsid w:val="003F6EFC"/>
    <w:rsid w:val="00401993"/>
    <w:rsid w:val="004045CA"/>
    <w:rsid w:val="004046DB"/>
    <w:rsid w:val="00404EB2"/>
    <w:rsid w:val="00407DC7"/>
    <w:rsid w:val="00415209"/>
    <w:rsid w:val="00415986"/>
    <w:rsid w:val="0042316D"/>
    <w:rsid w:val="0042471D"/>
    <w:rsid w:val="00431606"/>
    <w:rsid w:val="00431C9C"/>
    <w:rsid w:val="0043254A"/>
    <w:rsid w:val="00441B94"/>
    <w:rsid w:val="0045300A"/>
    <w:rsid w:val="004532C8"/>
    <w:rsid w:val="00453354"/>
    <w:rsid w:val="0045385D"/>
    <w:rsid w:val="004624A6"/>
    <w:rsid w:val="0046266F"/>
    <w:rsid w:val="00464BAF"/>
    <w:rsid w:val="00471729"/>
    <w:rsid w:val="00473C9C"/>
    <w:rsid w:val="00476207"/>
    <w:rsid w:val="004838BD"/>
    <w:rsid w:val="00485280"/>
    <w:rsid w:val="0048558F"/>
    <w:rsid w:val="00487751"/>
    <w:rsid w:val="0049301B"/>
    <w:rsid w:val="004A02E0"/>
    <w:rsid w:val="004A1979"/>
    <w:rsid w:val="004A5F2E"/>
    <w:rsid w:val="004A698B"/>
    <w:rsid w:val="004B3AA1"/>
    <w:rsid w:val="004B47D1"/>
    <w:rsid w:val="004B6886"/>
    <w:rsid w:val="004C26C0"/>
    <w:rsid w:val="004C64B0"/>
    <w:rsid w:val="004D40A1"/>
    <w:rsid w:val="004E218D"/>
    <w:rsid w:val="004F1EC5"/>
    <w:rsid w:val="00500CF4"/>
    <w:rsid w:val="00507DB0"/>
    <w:rsid w:val="0051132B"/>
    <w:rsid w:val="005250AE"/>
    <w:rsid w:val="00545F55"/>
    <w:rsid w:val="00553450"/>
    <w:rsid w:val="00556F9B"/>
    <w:rsid w:val="00560A84"/>
    <w:rsid w:val="005768DF"/>
    <w:rsid w:val="00580541"/>
    <w:rsid w:val="005853F4"/>
    <w:rsid w:val="00585E54"/>
    <w:rsid w:val="00586482"/>
    <w:rsid w:val="005962D4"/>
    <w:rsid w:val="005A29ED"/>
    <w:rsid w:val="005A65D1"/>
    <w:rsid w:val="005B6629"/>
    <w:rsid w:val="005B7B97"/>
    <w:rsid w:val="005C0C1C"/>
    <w:rsid w:val="005E6762"/>
    <w:rsid w:val="005F24B2"/>
    <w:rsid w:val="005F5EDB"/>
    <w:rsid w:val="006011FA"/>
    <w:rsid w:val="006030D6"/>
    <w:rsid w:val="00603F0C"/>
    <w:rsid w:val="0060496B"/>
    <w:rsid w:val="0060793B"/>
    <w:rsid w:val="00615DFC"/>
    <w:rsid w:val="006177D5"/>
    <w:rsid w:val="00617D26"/>
    <w:rsid w:val="00620DF5"/>
    <w:rsid w:val="006222F3"/>
    <w:rsid w:val="006257E7"/>
    <w:rsid w:val="006334A9"/>
    <w:rsid w:val="006419A1"/>
    <w:rsid w:val="0064281B"/>
    <w:rsid w:val="0064465A"/>
    <w:rsid w:val="00650C46"/>
    <w:rsid w:val="00657813"/>
    <w:rsid w:val="006665F8"/>
    <w:rsid w:val="00666B2F"/>
    <w:rsid w:val="00672099"/>
    <w:rsid w:val="00676894"/>
    <w:rsid w:val="00682336"/>
    <w:rsid w:val="00687D97"/>
    <w:rsid w:val="00691673"/>
    <w:rsid w:val="00692737"/>
    <w:rsid w:val="006A02E9"/>
    <w:rsid w:val="006B25AE"/>
    <w:rsid w:val="006B36E4"/>
    <w:rsid w:val="006C270F"/>
    <w:rsid w:val="006D4ADF"/>
    <w:rsid w:val="006D57FC"/>
    <w:rsid w:val="006E0D3B"/>
    <w:rsid w:val="006E3D02"/>
    <w:rsid w:val="006E4321"/>
    <w:rsid w:val="006F65F0"/>
    <w:rsid w:val="00701663"/>
    <w:rsid w:val="00701D24"/>
    <w:rsid w:val="00702D12"/>
    <w:rsid w:val="0070513E"/>
    <w:rsid w:val="00715EE3"/>
    <w:rsid w:val="007221E7"/>
    <w:rsid w:val="007241BC"/>
    <w:rsid w:val="00724D6A"/>
    <w:rsid w:val="00726B22"/>
    <w:rsid w:val="007272FC"/>
    <w:rsid w:val="00745058"/>
    <w:rsid w:val="00757496"/>
    <w:rsid w:val="007652CA"/>
    <w:rsid w:val="00774914"/>
    <w:rsid w:val="00775116"/>
    <w:rsid w:val="00775D1A"/>
    <w:rsid w:val="00780C5D"/>
    <w:rsid w:val="00790DAD"/>
    <w:rsid w:val="00790E48"/>
    <w:rsid w:val="007912AF"/>
    <w:rsid w:val="00794BC4"/>
    <w:rsid w:val="00797813"/>
    <w:rsid w:val="007A00B4"/>
    <w:rsid w:val="007A180A"/>
    <w:rsid w:val="007A76FB"/>
    <w:rsid w:val="007B3434"/>
    <w:rsid w:val="007C0907"/>
    <w:rsid w:val="007C3FFB"/>
    <w:rsid w:val="007C56FF"/>
    <w:rsid w:val="007C786F"/>
    <w:rsid w:val="007E1A46"/>
    <w:rsid w:val="007F0C8C"/>
    <w:rsid w:val="007F1C21"/>
    <w:rsid w:val="007F2E53"/>
    <w:rsid w:val="007F3BA4"/>
    <w:rsid w:val="007F652B"/>
    <w:rsid w:val="00820F19"/>
    <w:rsid w:val="0082616E"/>
    <w:rsid w:val="00837DE3"/>
    <w:rsid w:val="00841FBE"/>
    <w:rsid w:val="0084462E"/>
    <w:rsid w:val="00845ED7"/>
    <w:rsid w:val="008473C1"/>
    <w:rsid w:val="0085007B"/>
    <w:rsid w:val="0085417C"/>
    <w:rsid w:val="00855450"/>
    <w:rsid w:val="00857095"/>
    <w:rsid w:val="00861465"/>
    <w:rsid w:val="008640CC"/>
    <w:rsid w:val="0086600A"/>
    <w:rsid w:val="008667F5"/>
    <w:rsid w:val="008700BA"/>
    <w:rsid w:val="00872297"/>
    <w:rsid w:val="008773EF"/>
    <w:rsid w:val="00880E91"/>
    <w:rsid w:val="008923E1"/>
    <w:rsid w:val="008A0B56"/>
    <w:rsid w:val="008A1A8E"/>
    <w:rsid w:val="008A26F2"/>
    <w:rsid w:val="008A56BE"/>
    <w:rsid w:val="008A7094"/>
    <w:rsid w:val="008B1F1B"/>
    <w:rsid w:val="008B2B74"/>
    <w:rsid w:val="008C486B"/>
    <w:rsid w:val="008D0CE5"/>
    <w:rsid w:val="008D5BF7"/>
    <w:rsid w:val="008D61DB"/>
    <w:rsid w:val="008D6292"/>
    <w:rsid w:val="008E0748"/>
    <w:rsid w:val="008E0922"/>
    <w:rsid w:val="008E25C1"/>
    <w:rsid w:val="008E69CF"/>
    <w:rsid w:val="008F4E67"/>
    <w:rsid w:val="0090014B"/>
    <w:rsid w:val="00900284"/>
    <w:rsid w:val="0090040E"/>
    <w:rsid w:val="0090288D"/>
    <w:rsid w:val="009104D0"/>
    <w:rsid w:val="009241CE"/>
    <w:rsid w:val="00927814"/>
    <w:rsid w:val="00944F74"/>
    <w:rsid w:val="0094649A"/>
    <w:rsid w:val="00954F7C"/>
    <w:rsid w:val="00955479"/>
    <w:rsid w:val="009566A2"/>
    <w:rsid w:val="00957448"/>
    <w:rsid w:val="00971786"/>
    <w:rsid w:val="00975E94"/>
    <w:rsid w:val="00976926"/>
    <w:rsid w:val="00983B33"/>
    <w:rsid w:val="00983FA4"/>
    <w:rsid w:val="00984CE0"/>
    <w:rsid w:val="00986115"/>
    <w:rsid w:val="009908F5"/>
    <w:rsid w:val="0099226D"/>
    <w:rsid w:val="009940EC"/>
    <w:rsid w:val="00994BFA"/>
    <w:rsid w:val="00997791"/>
    <w:rsid w:val="009A13B0"/>
    <w:rsid w:val="009A3EC1"/>
    <w:rsid w:val="009A52EB"/>
    <w:rsid w:val="009A57E7"/>
    <w:rsid w:val="009A79C2"/>
    <w:rsid w:val="009C74E8"/>
    <w:rsid w:val="009E2A37"/>
    <w:rsid w:val="009E4831"/>
    <w:rsid w:val="009E65A4"/>
    <w:rsid w:val="009F1217"/>
    <w:rsid w:val="009F5192"/>
    <w:rsid w:val="009F73E8"/>
    <w:rsid w:val="00A07D21"/>
    <w:rsid w:val="00A13FEB"/>
    <w:rsid w:val="00A179FA"/>
    <w:rsid w:val="00A31F2B"/>
    <w:rsid w:val="00A4192B"/>
    <w:rsid w:val="00A421BD"/>
    <w:rsid w:val="00A51F17"/>
    <w:rsid w:val="00A550B1"/>
    <w:rsid w:val="00A76535"/>
    <w:rsid w:val="00A775C8"/>
    <w:rsid w:val="00A8249C"/>
    <w:rsid w:val="00A851F7"/>
    <w:rsid w:val="00A87E03"/>
    <w:rsid w:val="00A90FF4"/>
    <w:rsid w:val="00A91501"/>
    <w:rsid w:val="00A973D4"/>
    <w:rsid w:val="00AA02CA"/>
    <w:rsid w:val="00AA40A4"/>
    <w:rsid w:val="00AA78F2"/>
    <w:rsid w:val="00AB345E"/>
    <w:rsid w:val="00AB3B2D"/>
    <w:rsid w:val="00AB5764"/>
    <w:rsid w:val="00AC1A5B"/>
    <w:rsid w:val="00AC41F9"/>
    <w:rsid w:val="00AC5147"/>
    <w:rsid w:val="00AD2D68"/>
    <w:rsid w:val="00AD3DE0"/>
    <w:rsid w:val="00AD6B61"/>
    <w:rsid w:val="00AE5948"/>
    <w:rsid w:val="00AE623E"/>
    <w:rsid w:val="00AF20A1"/>
    <w:rsid w:val="00AF5E48"/>
    <w:rsid w:val="00AF67E5"/>
    <w:rsid w:val="00AF6AF1"/>
    <w:rsid w:val="00B0730E"/>
    <w:rsid w:val="00B118DD"/>
    <w:rsid w:val="00B21ED8"/>
    <w:rsid w:val="00B27BF9"/>
    <w:rsid w:val="00B37A56"/>
    <w:rsid w:val="00B40E79"/>
    <w:rsid w:val="00B46A70"/>
    <w:rsid w:val="00B54ED3"/>
    <w:rsid w:val="00B556C2"/>
    <w:rsid w:val="00B55EB4"/>
    <w:rsid w:val="00B6727B"/>
    <w:rsid w:val="00B85A66"/>
    <w:rsid w:val="00B86B45"/>
    <w:rsid w:val="00B9369A"/>
    <w:rsid w:val="00BA59E2"/>
    <w:rsid w:val="00BB3BB4"/>
    <w:rsid w:val="00BB72D6"/>
    <w:rsid w:val="00BC2149"/>
    <w:rsid w:val="00BD07FE"/>
    <w:rsid w:val="00BD21C8"/>
    <w:rsid w:val="00BD32BE"/>
    <w:rsid w:val="00BD5D24"/>
    <w:rsid w:val="00BE050C"/>
    <w:rsid w:val="00BE2363"/>
    <w:rsid w:val="00BE3936"/>
    <w:rsid w:val="00BF4EAC"/>
    <w:rsid w:val="00C00767"/>
    <w:rsid w:val="00C008B3"/>
    <w:rsid w:val="00C0141E"/>
    <w:rsid w:val="00C15465"/>
    <w:rsid w:val="00C21A50"/>
    <w:rsid w:val="00C3032E"/>
    <w:rsid w:val="00C30B97"/>
    <w:rsid w:val="00C3605F"/>
    <w:rsid w:val="00C410B1"/>
    <w:rsid w:val="00C4111F"/>
    <w:rsid w:val="00C5122F"/>
    <w:rsid w:val="00C51DC5"/>
    <w:rsid w:val="00C56B52"/>
    <w:rsid w:val="00C57D69"/>
    <w:rsid w:val="00C60A6C"/>
    <w:rsid w:val="00C677A0"/>
    <w:rsid w:val="00C67839"/>
    <w:rsid w:val="00C7248F"/>
    <w:rsid w:val="00C72FAD"/>
    <w:rsid w:val="00C80E78"/>
    <w:rsid w:val="00C84344"/>
    <w:rsid w:val="00C85353"/>
    <w:rsid w:val="00C85B2A"/>
    <w:rsid w:val="00C862FF"/>
    <w:rsid w:val="00C87011"/>
    <w:rsid w:val="00CA4159"/>
    <w:rsid w:val="00CA4BD5"/>
    <w:rsid w:val="00CA4CA0"/>
    <w:rsid w:val="00CA7553"/>
    <w:rsid w:val="00CB4627"/>
    <w:rsid w:val="00CC081D"/>
    <w:rsid w:val="00CC66A4"/>
    <w:rsid w:val="00CD4F10"/>
    <w:rsid w:val="00CD56D0"/>
    <w:rsid w:val="00CD68F7"/>
    <w:rsid w:val="00CD73EC"/>
    <w:rsid w:val="00CD7931"/>
    <w:rsid w:val="00CE2FA0"/>
    <w:rsid w:val="00CF4065"/>
    <w:rsid w:val="00CF5EBA"/>
    <w:rsid w:val="00D01BB8"/>
    <w:rsid w:val="00D0348F"/>
    <w:rsid w:val="00D07283"/>
    <w:rsid w:val="00D123D2"/>
    <w:rsid w:val="00D15E7E"/>
    <w:rsid w:val="00D17612"/>
    <w:rsid w:val="00D17929"/>
    <w:rsid w:val="00D20E56"/>
    <w:rsid w:val="00D24CEC"/>
    <w:rsid w:val="00D27B82"/>
    <w:rsid w:val="00D415F2"/>
    <w:rsid w:val="00D44DEB"/>
    <w:rsid w:val="00D44E50"/>
    <w:rsid w:val="00D46910"/>
    <w:rsid w:val="00D54D41"/>
    <w:rsid w:val="00D61690"/>
    <w:rsid w:val="00D61DDA"/>
    <w:rsid w:val="00D630B4"/>
    <w:rsid w:val="00D6568D"/>
    <w:rsid w:val="00D700EE"/>
    <w:rsid w:val="00D820C9"/>
    <w:rsid w:val="00D910DF"/>
    <w:rsid w:val="00D93104"/>
    <w:rsid w:val="00D939C7"/>
    <w:rsid w:val="00D965C9"/>
    <w:rsid w:val="00DA099C"/>
    <w:rsid w:val="00DA1575"/>
    <w:rsid w:val="00DA167F"/>
    <w:rsid w:val="00DA7D94"/>
    <w:rsid w:val="00DB2E05"/>
    <w:rsid w:val="00DB58F3"/>
    <w:rsid w:val="00DB63C4"/>
    <w:rsid w:val="00DB672C"/>
    <w:rsid w:val="00DC1FEF"/>
    <w:rsid w:val="00DD0949"/>
    <w:rsid w:val="00DD3ABC"/>
    <w:rsid w:val="00DD4E2B"/>
    <w:rsid w:val="00DE4566"/>
    <w:rsid w:val="00DE6833"/>
    <w:rsid w:val="00DF021C"/>
    <w:rsid w:val="00DF0960"/>
    <w:rsid w:val="00E104F3"/>
    <w:rsid w:val="00E11277"/>
    <w:rsid w:val="00E15131"/>
    <w:rsid w:val="00E22CFD"/>
    <w:rsid w:val="00E27410"/>
    <w:rsid w:val="00E27EE5"/>
    <w:rsid w:val="00E317B5"/>
    <w:rsid w:val="00E32B05"/>
    <w:rsid w:val="00E34945"/>
    <w:rsid w:val="00E405F4"/>
    <w:rsid w:val="00E446E0"/>
    <w:rsid w:val="00E44AA6"/>
    <w:rsid w:val="00E45DCB"/>
    <w:rsid w:val="00E4682C"/>
    <w:rsid w:val="00E55D7C"/>
    <w:rsid w:val="00E6060F"/>
    <w:rsid w:val="00E6602E"/>
    <w:rsid w:val="00E713A3"/>
    <w:rsid w:val="00E76083"/>
    <w:rsid w:val="00E83E54"/>
    <w:rsid w:val="00E84906"/>
    <w:rsid w:val="00E853AB"/>
    <w:rsid w:val="00E87BBD"/>
    <w:rsid w:val="00E91D4D"/>
    <w:rsid w:val="00E95815"/>
    <w:rsid w:val="00E960BA"/>
    <w:rsid w:val="00EA3E40"/>
    <w:rsid w:val="00EB312B"/>
    <w:rsid w:val="00EC0701"/>
    <w:rsid w:val="00EC7C77"/>
    <w:rsid w:val="00ED0301"/>
    <w:rsid w:val="00EE4287"/>
    <w:rsid w:val="00EE6CDE"/>
    <w:rsid w:val="00EE7E74"/>
    <w:rsid w:val="00EF7857"/>
    <w:rsid w:val="00F00347"/>
    <w:rsid w:val="00F00835"/>
    <w:rsid w:val="00F0505D"/>
    <w:rsid w:val="00F07677"/>
    <w:rsid w:val="00F204DF"/>
    <w:rsid w:val="00F227F8"/>
    <w:rsid w:val="00F22AEF"/>
    <w:rsid w:val="00F25759"/>
    <w:rsid w:val="00F316CB"/>
    <w:rsid w:val="00F33116"/>
    <w:rsid w:val="00F33AB9"/>
    <w:rsid w:val="00F421ED"/>
    <w:rsid w:val="00F43A67"/>
    <w:rsid w:val="00F45B1D"/>
    <w:rsid w:val="00F50CC5"/>
    <w:rsid w:val="00F53648"/>
    <w:rsid w:val="00F57C08"/>
    <w:rsid w:val="00F60587"/>
    <w:rsid w:val="00F66896"/>
    <w:rsid w:val="00F80CC7"/>
    <w:rsid w:val="00F846CD"/>
    <w:rsid w:val="00F9494B"/>
    <w:rsid w:val="00FB53FE"/>
    <w:rsid w:val="00FC1E72"/>
    <w:rsid w:val="00FC29F3"/>
    <w:rsid w:val="00FC2D3E"/>
    <w:rsid w:val="00FC348C"/>
    <w:rsid w:val="00FC5C03"/>
    <w:rsid w:val="00FD4F6D"/>
    <w:rsid w:val="00FE4368"/>
    <w:rsid w:val="00FE4A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210265254">
      <w:bodyDiv w:val="1"/>
      <w:marLeft w:val="0"/>
      <w:marRight w:val="0"/>
      <w:marTop w:val="0"/>
      <w:marBottom w:val="0"/>
      <w:divBdr>
        <w:top w:val="none" w:sz="0" w:space="0" w:color="auto"/>
        <w:left w:val="none" w:sz="0" w:space="0" w:color="auto"/>
        <w:bottom w:val="none" w:sz="0" w:space="0" w:color="auto"/>
        <w:right w:val="none" w:sz="0" w:space="0" w:color="auto"/>
      </w:divBdr>
    </w:div>
    <w:div w:id="254677099">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36048022">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902063218">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647661158">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1928415659">
      <w:bodyDiv w:val="1"/>
      <w:marLeft w:val="0"/>
      <w:marRight w:val="0"/>
      <w:marTop w:val="0"/>
      <w:marBottom w:val="0"/>
      <w:divBdr>
        <w:top w:val="none" w:sz="0" w:space="0" w:color="auto"/>
        <w:left w:val="none" w:sz="0" w:space="0" w:color="auto"/>
        <w:bottom w:val="none" w:sz="0" w:space="0" w:color="auto"/>
        <w:right w:val="none" w:sz="0" w:space="0" w:color="auto"/>
      </w:divBdr>
    </w:div>
    <w:div w:id="199714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66AH-e_Electronic_2025-01/INBOX/CCs/CC%232_2025-01-22/SA2%23166-AHe%20Ambient%20IoT%20SoH_v2.ppt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sa/WG2_Arch/TSGS2_166AH-e_Electronic_2025-01/INBOX/CCs/CC%233_2025-01-23/SoH_AIML_CN%20KI%232%20how%20to%20trigger%20VFL%20CC%233.pptx" TargetMode="External"/><Relationship Id="rId4" Type="http://schemas.openxmlformats.org/officeDocument/2006/relationships/settings" Target="settings.xml"/><Relationship Id="rId9" Type="http://schemas.openxmlformats.org/officeDocument/2006/relationships/hyperlink" Target="https://www.3gpp.org/ftp/tsg_sa/WG2_Arch/TSGS2_166AH-e_Electronic_2025-01/INBOX/CCs/CC%232_2025-01-22/SoH_MMSID_XRM_Ph2_CC%232_220125.ppt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4332</TotalTime>
  <Pages>5</Pages>
  <Words>1561</Words>
  <Characters>8900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johannes.achter@magenta.at changes</cp:lastModifiedBy>
  <cp:revision>83</cp:revision>
  <dcterms:created xsi:type="dcterms:W3CDTF">2020-11-17T07:07:00Z</dcterms:created>
  <dcterms:modified xsi:type="dcterms:W3CDTF">2025-01-23T17:05:00Z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